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3AE91589">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4D070D">
        <w:rPr>
          <w:rFonts w:ascii="Arial" w:hAnsi="Arial" w:cs="Arial"/>
        </w:rPr>
        <w:t xml:space="preserve">   </w:t>
      </w:r>
      <w:r w:rsidRPr="00215A78" w:rsidR="00FE6E64">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4D070D">
        <w:rPr>
          <w:rFonts w:ascii="Arial" w:hAnsi="Arial" w:cs="Arial"/>
        </w:rPr>
        <w:t>944</w:t>
      </w:r>
    </w:p>
    <w:p w:rsidRPr="00215A78" w:rsidR="00D40179" w:rsidP="00980B10" w:rsidRDefault="00D40179" w14:paraId="391F59E7" w14:textId="77777777">
      <w:pPr>
        <w:rPr>
          <w:rFonts w:ascii="Arial" w:hAnsi="Arial" w:cs="Arial"/>
        </w:rPr>
      </w:pP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54B31ECF">
      <w:pPr>
        <w:jc w:val="center"/>
        <w:rPr>
          <w:rFonts w:ascii="Arial" w:hAnsi="Arial" w:cs="Arial"/>
        </w:rPr>
      </w:pPr>
      <w:r w:rsidRPr="00215A78">
        <w:rPr>
          <w:rFonts w:ascii="Arial" w:hAnsi="Arial" w:cs="Arial"/>
        </w:rPr>
        <w:t xml:space="preserve">sastavljen kod Trgovačkog suda u Zagrebu, </w:t>
      </w:r>
      <w:r w:rsidRPr="00215A78" w:rsidR="00BB3A55">
        <w:rPr>
          <w:rFonts w:ascii="Arial" w:hAnsi="Arial" w:cs="Arial"/>
        </w:rPr>
        <w:t>15</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488DABFC">
      <w:pPr>
        <w:jc w:val="both"/>
        <w:rPr>
          <w:rFonts w:ascii="Arial" w:hAnsi="Arial" w:cs="Arial"/>
        </w:rPr>
      </w:pPr>
      <w:r w:rsidRPr="0013438B">
        <w:rPr>
          <w:rFonts w:ascii="Arial" w:hAnsi="Arial" w:cs="Arial"/>
        </w:rPr>
        <w:t xml:space="preserve">Sudac otvara ročište u </w:t>
      </w:r>
      <w:r w:rsidR="004D070D">
        <w:rPr>
          <w:rFonts w:ascii="Arial" w:hAnsi="Arial" w:cs="Arial"/>
        </w:rPr>
        <w:t>15</w:t>
      </w:r>
      <w:r w:rsidRPr="0013438B">
        <w:rPr>
          <w:rFonts w:ascii="Arial" w:hAnsi="Arial" w:cs="Arial"/>
        </w:rPr>
        <w:t>,</w:t>
      </w:r>
      <w:r w:rsidR="004D070D">
        <w:rPr>
          <w:rFonts w:ascii="Arial" w:hAnsi="Arial" w:cs="Arial"/>
        </w:rPr>
        <w:t>09</w:t>
      </w:r>
      <w:r w:rsidRPr="0013438B">
        <w:rPr>
          <w:rFonts w:ascii="Arial" w:hAnsi="Arial" w:cs="Arial"/>
        </w:rPr>
        <w:t xml:space="preserve">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Pr="00215A78" w:rsidR="00030E85">
        <w:rPr>
          <w:rFonts w:ascii="Arial" w:hAnsi="Arial" w:cs="Arial"/>
        </w:rPr>
        <w:t>11</w:t>
      </w:r>
      <w:r w:rsidRPr="00215A78">
        <w:rPr>
          <w:rFonts w:ascii="Arial" w:hAnsi="Arial" w:cs="Arial"/>
        </w:rPr>
        <w:t xml:space="preserve">. </w:t>
      </w:r>
      <w:r w:rsidRPr="00215A78" w:rsidR="00030E85">
        <w:rPr>
          <w:rFonts w:ascii="Arial" w:hAnsi="Arial" w:cs="Arial"/>
        </w:rPr>
        <w:t>svibnja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65849E6E">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5B7510">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93484" w14:paraId="1437B0E1" w14:textId="77777777">
      <w:pPr>
        <w:jc w:val="both"/>
        <w:rPr>
          <w:rFonts w:ascii="Arial" w:hAnsi="Arial" w:cs="Arial"/>
        </w:rPr>
      </w:pPr>
      <w:r w:rsidRPr="00215A78">
        <w:rPr>
          <w:rFonts w:ascii="Arial" w:hAnsi="Arial" w:cs="Arial"/>
        </w:rPr>
        <w:t xml:space="preserve">Utvrđuje se da su pristupili sljedeći </w:t>
      </w:r>
      <w:r w:rsidRPr="00215A78" w:rsidR="00EE2EC9">
        <w:rPr>
          <w:rFonts w:ascii="Arial" w:hAnsi="Arial" w:cs="Arial"/>
        </w:rPr>
        <w:t>potencijalni kupci, ponuditelji:</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Pr="00BE508B" w:rsidR="00641437" w:rsidP="00641437" w:rsidRDefault="0051372A" w14:paraId="4BF6A34B" w14:textId="770255D4">
      <w:pPr>
        <w:pStyle w:val="Odlomakpopisa"/>
        <w:numPr>
          <w:ilvl w:val="0"/>
          <w:numId w:val="11"/>
        </w:numPr>
        <w:rPr>
          <w:rFonts w:ascii="Arial" w:hAnsi="Arial" w:cs="Arial"/>
        </w:rPr>
      </w:pPr>
      <w:r w:rsidRPr="00BE508B">
        <w:rPr>
          <w:rFonts w:ascii="Arial" w:hAnsi="Arial" w:cs="Arial"/>
        </w:rPr>
        <w:t>SPIN GLOBAL CONSULTING d.o.o.</w:t>
      </w:r>
      <w:r w:rsidRPr="00BE508B" w:rsidR="00C97DDC">
        <w:rPr>
          <w:rFonts w:ascii="Arial" w:hAnsi="Arial" w:cs="Arial"/>
        </w:rPr>
        <w:t xml:space="preserve">– </w:t>
      </w:r>
      <w:r w:rsidRPr="00BE508B" w:rsidR="00BE508B">
        <w:rPr>
          <w:rFonts w:ascii="Arial" w:hAnsi="Arial" w:cs="Arial"/>
        </w:rPr>
        <w:t>Gregor Borovšak zastupnik po zakonu, OIB: 12288909902</w:t>
      </w:r>
    </w:p>
    <w:p w:rsidRPr="00BE508B" w:rsidR="00641437" w:rsidP="00641437" w:rsidRDefault="00B23292" w14:paraId="4FE34671" w14:textId="1A1F00C7">
      <w:pPr>
        <w:pStyle w:val="Odlomakpopisa"/>
        <w:numPr>
          <w:ilvl w:val="0"/>
          <w:numId w:val="11"/>
        </w:numPr>
        <w:rPr>
          <w:rFonts w:ascii="Arial" w:hAnsi="Arial" w:cs="Arial"/>
        </w:rPr>
      </w:pPr>
      <w:r w:rsidRPr="00BE508B">
        <w:rPr>
          <w:rFonts w:ascii="Arial" w:hAnsi="Arial" w:cs="Arial"/>
        </w:rPr>
        <w:t>Saša Ogrizović</w:t>
      </w:r>
      <w:r w:rsidRPr="00BE508B" w:rsidR="00BE508B">
        <w:rPr>
          <w:rFonts w:ascii="Arial" w:hAnsi="Arial" w:cs="Arial"/>
        </w:rPr>
        <w:t>, Josipdol, Vrtlarska 4</w:t>
      </w:r>
      <w:r w:rsidRPr="00BE508B">
        <w:rPr>
          <w:rFonts w:ascii="Arial" w:hAnsi="Arial" w:cs="Arial"/>
        </w:rPr>
        <w:t xml:space="preserve"> </w:t>
      </w:r>
      <w:r w:rsidRPr="00BE508B" w:rsidR="00BE508B">
        <w:rPr>
          <w:rFonts w:ascii="Arial" w:hAnsi="Arial" w:cs="Arial"/>
        </w:rPr>
        <w:t>– osobno, OIB: 73260710276</w:t>
      </w:r>
    </w:p>
    <w:p w:rsidRPr="00215A78" w:rsidR="009F4BCD" w:rsidP="009F4BCD" w:rsidRDefault="009F4BCD" w14:paraId="356F790E" w14:textId="77777777">
      <w:pPr>
        <w:pStyle w:val="Odlomakpopisa"/>
        <w:ind w:left="1080"/>
        <w:rPr>
          <w:rFonts w:ascii="Arial" w:hAnsi="Arial" w:cs="Arial"/>
        </w:rPr>
      </w:pPr>
    </w:p>
    <w:p w:rsidRPr="00215A78" w:rsidR="009F4BCD" w:rsidP="009F4BCD" w:rsidRDefault="009F4BCD" w14:paraId="1083E0E3" w14:textId="77777777">
      <w:pPr>
        <w:pStyle w:val="Odlomakpopisa"/>
        <w:ind w:left="1080"/>
        <w:rPr>
          <w:rFonts w:ascii="Arial" w:hAnsi="Arial" w:cs="Arial"/>
          <w:highlight w:val="yellow"/>
        </w:rPr>
      </w:pPr>
    </w:p>
    <w:p w:rsidRPr="00215A78" w:rsidR="00121F82" w:rsidP="009F4BCD" w:rsidRDefault="00484861" w14:paraId="2CBF082B" w14:textId="79435C68">
      <w:pPr>
        <w:pStyle w:val="Odlomakpopisa"/>
        <w:ind w:left="0"/>
        <w:rPr>
          <w:rFonts w:ascii="Arial" w:hAnsi="Arial" w:cs="Arial"/>
        </w:rPr>
      </w:pPr>
      <w:r w:rsidRPr="00215A78">
        <w:rPr>
          <w:rFonts w:ascii="Arial" w:hAnsi="Arial" w:cs="Arial"/>
        </w:rPr>
        <w:t>Prisutni pun. ra</w:t>
      </w:r>
      <w:r w:rsidR="00B87CCE">
        <w:rPr>
          <w:rFonts w:ascii="Arial" w:hAnsi="Arial" w:cs="Arial"/>
        </w:rPr>
        <w:t xml:space="preserve">zlučnog vjerovnika navodi da se </w:t>
      </w:r>
      <w:r w:rsidRPr="00215A78">
        <w:rPr>
          <w:rFonts w:ascii="Arial" w:hAnsi="Arial" w:cs="Arial"/>
        </w:rPr>
        <w:t>prijavljuje kao kupac</w:t>
      </w:r>
      <w:r w:rsidR="00B87CCE">
        <w:rPr>
          <w:rFonts w:ascii="Arial" w:hAnsi="Arial" w:cs="Arial"/>
        </w:rPr>
        <w:t>, predaje specijalnu punomoć</w:t>
      </w:r>
      <w:r w:rsidRPr="00215A78">
        <w:rPr>
          <w:rFonts w:ascii="Arial" w:hAnsi="Arial" w:cs="Arial"/>
        </w:rPr>
        <w:t>.</w:t>
      </w:r>
    </w:p>
    <w:p w:rsidRPr="00215A78" w:rsidR="00484861" w:rsidP="009F4BCD" w:rsidRDefault="00484861" w14:paraId="296276FB" w14:textId="6C4F5471">
      <w:pPr>
        <w:pStyle w:val="Odlomakpopisa"/>
        <w:ind w:left="0"/>
        <w:rPr>
          <w:rFonts w:ascii="Arial" w:hAnsi="Arial" w:cs="Arial"/>
        </w:rPr>
      </w:pPr>
    </w:p>
    <w:p w:rsidRPr="008D6684" w:rsidR="00B87CCE" w:rsidP="00B87CCE" w:rsidRDefault="00B87CCE" w14:paraId="5CB0534F" w14:textId="07C97C5C">
      <w:pPr>
        <w:rPr>
          <w:rFonts w:ascii="Arial" w:hAnsi="Arial" w:cs="Arial"/>
        </w:rPr>
      </w:pPr>
      <w:r w:rsidRPr="008D6684">
        <w:rPr>
          <w:rFonts w:ascii="Arial" w:hAnsi="Arial" w:cs="Arial"/>
        </w:rPr>
        <w:t>Utvrđuje se da su kao javnost prisutni</w:t>
      </w:r>
      <w:r>
        <w:rPr>
          <w:rFonts w:ascii="Arial" w:hAnsi="Arial" w:cs="Arial"/>
        </w:rPr>
        <w:t xml:space="preserve"> Salim Hasagić, Aida Handžić, Tea Ogrizović, Ivica Ljubić</w:t>
      </w:r>
      <w:r w:rsidR="003675E8">
        <w:rPr>
          <w:rFonts w:ascii="Arial" w:hAnsi="Arial" w:cs="Arial"/>
        </w:rPr>
        <w:t xml:space="preserve">, </w:t>
      </w:r>
      <w:r w:rsidRPr="008D6684" w:rsidR="003675E8">
        <w:rPr>
          <w:rFonts w:ascii="Arial" w:hAnsi="Arial" w:cs="Arial"/>
        </w:rPr>
        <w:t>Marko Lipša</w:t>
      </w:r>
      <w:r w:rsidR="003675E8">
        <w:rPr>
          <w:rFonts w:ascii="Arial" w:hAnsi="Arial" w:cs="Arial"/>
        </w:rPr>
        <w:t xml:space="preserve">, Martin Goluža, </w:t>
      </w:r>
      <w:r w:rsidRPr="008D6684" w:rsidR="003675E8">
        <w:rPr>
          <w:rFonts w:ascii="Arial" w:hAnsi="Arial" w:cs="Arial"/>
        </w:rPr>
        <w:t>Tin Jirasek</w:t>
      </w:r>
      <w:r w:rsidR="003675E8">
        <w:rPr>
          <w:rFonts w:ascii="Arial" w:hAnsi="Arial" w:cs="Arial"/>
        </w:rPr>
        <w:t xml:space="preserve">, </w:t>
      </w:r>
      <w:r w:rsidRPr="008D6684" w:rsidR="009D50CD">
        <w:rPr>
          <w:rFonts w:ascii="Arial" w:hAnsi="Arial" w:cs="Arial"/>
        </w:rPr>
        <w:t xml:space="preserve">Dunja Elezović </w:t>
      </w:r>
      <w:r w:rsidR="009D50CD">
        <w:rPr>
          <w:rFonts w:ascii="Arial" w:hAnsi="Arial" w:cs="Arial"/>
        </w:rPr>
        <w:t xml:space="preserve">po </w:t>
      </w:r>
      <w:r w:rsidRPr="008D6684" w:rsidR="009D50CD">
        <w:rPr>
          <w:rFonts w:ascii="Arial" w:hAnsi="Arial" w:cs="Arial"/>
        </w:rPr>
        <w:t>punomoćnik</w:t>
      </w:r>
      <w:r w:rsidR="009D50CD">
        <w:rPr>
          <w:rFonts w:ascii="Arial" w:hAnsi="Arial" w:cs="Arial"/>
        </w:rPr>
        <w:t>u</w:t>
      </w:r>
      <w:r w:rsidRPr="008D6684" w:rsidR="009D50CD">
        <w:rPr>
          <w:rFonts w:ascii="Arial" w:hAnsi="Arial" w:cs="Arial"/>
        </w:rPr>
        <w:t xml:space="preserve"> Alem Rufati, odvjetnički vježbenik u OD Gugić, Kovačić i Krivić</w:t>
      </w:r>
      <w:r w:rsidR="009D50CD">
        <w:rPr>
          <w:rFonts w:ascii="Arial" w:hAnsi="Arial" w:cs="Arial"/>
        </w:rPr>
        <w:t>, Senad Handžić.</w:t>
      </w:r>
    </w:p>
    <w:p w:rsidRPr="00215A78" w:rsidR="00911CC8" w:rsidP="00911CC8" w:rsidRDefault="00911CC8" w14:paraId="7F1B133F" w14:textId="3D50B804">
      <w:pPr>
        <w:ind w:left="360"/>
        <w:rPr>
          <w:rFonts w:ascii="Arial" w:hAnsi="Arial" w:cs="Arial"/>
        </w:rPr>
      </w:pPr>
    </w:p>
    <w:p w:rsidRPr="00215A78" w:rsidR="00911CC8" w:rsidP="009F4BCD" w:rsidRDefault="00911CC8" w14:paraId="3A67580E" w14:textId="29A9E53B">
      <w:pPr>
        <w:pStyle w:val="Odlomakpopisa"/>
        <w:ind w:left="0"/>
        <w:rPr>
          <w:rFonts w:ascii="Arial" w:hAnsi="Arial" w:cs="Arial"/>
        </w:rPr>
      </w:pPr>
    </w:p>
    <w:p w:rsidRPr="00215A78" w:rsidR="00911CC8" w:rsidP="00911CC8" w:rsidRDefault="00911CC8" w14:paraId="299A8A44" w14:textId="64F3BCE6">
      <w:pPr>
        <w:ind w:firstLine="708"/>
        <w:jc w:val="both"/>
        <w:rPr>
          <w:rFonts w:ascii="Arial" w:hAnsi="Arial" w:cs="Arial"/>
        </w:rPr>
      </w:pPr>
      <w:r w:rsidRPr="009D50CD">
        <w:rPr>
          <w:rFonts w:ascii="Arial" w:hAnsi="Arial" w:cs="Arial"/>
        </w:rPr>
        <w:t>Punom</w:t>
      </w:r>
      <w:r w:rsidRPr="009D50CD" w:rsidR="009D50CD">
        <w:rPr>
          <w:rFonts w:ascii="Arial" w:hAnsi="Arial" w:cs="Arial"/>
        </w:rPr>
        <w:t>oćnik</w:t>
      </w:r>
      <w:r w:rsidRPr="009D50CD">
        <w:rPr>
          <w:rFonts w:ascii="Arial" w:hAnsi="Arial" w:cs="Arial"/>
        </w:rPr>
        <w:t xml:space="preserve"> razlučnog vjerovnika ističe kako</w:t>
      </w:r>
      <w:r w:rsidRPr="00215A78">
        <w:rPr>
          <w:rFonts w:ascii="Arial" w:hAnsi="Arial" w:cs="Arial"/>
        </w:rPr>
        <w:t xml:space="preserve"> s obzirom na odredbe Ovršnoga zakona, njegova stranka nije bila dužna platiti jamčevinu, jer iznos njezinog razlučnog prava premašuje iznos jamčevine, a njegova stranka je jedini razlučni vjerovnik na </w:t>
      </w:r>
      <w:r w:rsidR="002A7AC4">
        <w:rPr>
          <w:rFonts w:ascii="Arial" w:hAnsi="Arial" w:cs="Arial"/>
        </w:rPr>
        <w:t>predmetnoj</w:t>
      </w:r>
      <w:r w:rsidRPr="00215A78">
        <w:rPr>
          <w:rFonts w:ascii="Arial" w:hAnsi="Arial" w:cs="Arial"/>
        </w:rPr>
        <w:t xml:space="preserve"> nekretnini.</w:t>
      </w:r>
    </w:p>
    <w:p w:rsidRPr="00215A78" w:rsidR="00911CC8" w:rsidP="00911CC8" w:rsidRDefault="00911CC8" w14:paraId="15F56504" w14:textId="77777777">
      <w:pPr>
        <w:ind w:firstLine="708"/>
        <w:jc w:val="both"/>
        <w:rPr>
          <w:rFonts w:ascii="Arial" w:hAnsi="Arial" w:cs="Arial"/>
        </w:rPr>
      </w:pPr>
    </w:p>
    <w:p w:rsidRPr="00215A78" w:rsidR="00911CC8" w:rsidP="00911CC8" w:rsidRDefault="00911CC8" w14:paraId="02310B6C" w14:textId="77777777">
      <w:pPr>
        <w:ind w:firstLine="708"/>
        <w:jc w:val="both"/>
        <w:rPr>
          <w:rFonts w:ascii="Arial" w:hAnsi="Arial" w:cs="Arial"/>
        </w:rPr>
      </w:pPr>
      <w:r w:rsidRPr="00215A78">
        <w:rPr>
          <w:rFonts w:ascii="Arial" w:hAnsi="Arial" w:cs="Arial"/>
        </w:rP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Pr="00215A78" w:rsidR="00911CC8" w:rsidP="00911CC8" w:rsidRDefault="00911CC8" w14:paraId="2E8FCDDB" w14:textId="77777777">
      <w:pPr>
        <w:ind w:firstLine="708"/>
        <w:jc w:val="both"/>
        <w:rPr>
          <w:rFonts w:ascii="Arial" w:hAnsi="Arial" w:cs="Arial"/>
        </w:rPr>
      </w:pPr>
    </w:p>
    <w:p w:rsidRPr="00215A78" w:rsidR="00911CC8" w:rsidP="00911CC8" w:rsidRDefault="00911CC8" w14:paraId="5DD91710" w14:textId="77777777">
      <w:pPr>
        <w:ind w:firstLine="708"/>
        <w:jc w:val="both"/>
        <w:rPr>
          <w:rFonts w:ascii="Arial" w:hAnsi="Arial" w:cs="Arial"/>
        </w:rPr>
      </w:pPr>
      <w:r w:rsidRPr="00215A78">
        <w:rPr>
          <w:rFonts w:ascii="Arial" w:hAnsi="Arial" w:cs="Arial"/>
        </w:rPr>
        <w:t>Sud napominje da je razlučni vjerovnik dužan položiti onaj iznos kupovnine koji odgovara iznosu troškova iz čl. 170. Stečajnog zakona („Narodne novine“ broj 44/96, 29/99, 129/00, 123/03, 82/06, 116/10, 25/12 i 133/12 dalje: SZ).</w:t>
      </w:r>
    </w:p>
    <w:p w:rsidRPr="00215A78" w:rsidR="00911CC8" w:rsidP="00911CC8" w:rsidRDefault="00911CC8" w14:paraId="51C846B8" w14:textId="77777777">
      <w:pPr>
        <w:ind w:firstLine="708"/>
        <w:jc w:val="both"/>
        <w:rPr>
          <w:rFonts w:ascii="Arial" w:hAnsi="Arial" w:cs="Arial"/>
          <w:color w:val="FF0000"/>
        </w:rPr>
      </w:pPr>
    </w:p>
    <w:p w:rsidRPr="00215A78" w:rsidR="00911CC8" w:rsidP="00911CC8" w:rsidRDefault="00911CC8" w14:paraId="0B4DDA16" w14:textId="77777777">
      <w:pPr>
        <w:ind w:firstLine="708"/>
        <w:jc w:val="both"/>
        <w:rPr>
          <w:rFonts w:ascii="Arial" w:hAnsi="Arial" w:cs="Arial"/>
        </w:rPr>
      </w:pPr>
      <w:r w:rsidRPr="00215A78">
        <w:rPr>
          <w:rFonts w:ascii="Arial" w:hAnsi="Arial" w:cs="Arial"/>
        </w:rPr>
        <w:t>Nakon toga, sud utvrđuje da osoba koja je pristupila dražbi može biti kupac nekretnina kako je određeno zaključkom suda te tako udovoljava uvjetima prodaje.</w:t>
      </w:r>
    </w:p>
    <w:p w:rsidRPr="00215A78" w:rsidR="00911CC8" w:rsidP="00911CC8" w:rsidRDefault="00911CC8" w14:paraId="51C62426" w14:textId="77777777">
      <w:pPr>
        <w:ind w:firstLine="708"/>
        <w:jc w:val="both"/>
        <w:rPr>
          <w:rFonts w:ascii="Arial" w:hAnsi="Arial" w:cs="Arial"/>
        </w:rPr>
      </w:pPr>
      <w:r w:rsidRPr="00215A78">
        <w:rPr>
          <w:rFonts w:ascii="Arial" w:hAnsi="Arial" w:cs="Arial"/>
        </w:rPr>
        <w:t xml:space="preserve">         </w:t>
      </w:r>
    </w:p>
    <w:p w:rsidRPr="00215A78" w:rsidR="00911CC8" w:rsidP="00911CC8" w:rsidRDefault="00911CC8" w14:paraId="3965B766" w14:textId="77777777">
      <w:pPr>
        <w:ind w:firstLine="708"/>
        <w:jc w:val="both"/>
        <w:rPr>
          <w:rFonts w:ascii="Arial" w:hAnsi="Arial" w:cs="Arial"/>
        </w:rPr>
      </w:pPr>
      <w:r w:rsidRPr="00215A78">
        <w:rPr>
          <w:rFonts w:ascii="Arial" w:hAnsi="Arial" w:cs="Arial"/>
        </w:rPr>
        <w:t xml:space="preserve">  Tijekom nadmetanja ponuditelji imaju pravo na stanku od 10 minuta.</w:t>
      </w:r>
    </w:p>
    <w:p w:rsidRPr="00215A78" w:rsidR="00911CC8" w:rsidP="00911CC8" w:rsidRDefault="00911CC8" w14:paraId="0E39859F" w14:textId="77777777">
      <w:pPr>
        <w:ind w:firstLine="708"/>
        <w:jc w:val="both"/>
        <w:rPr>
          <w:rFonts w:ascii="Arial" w:hAnsi="Arial" w:cs="Arial"/>
        </w:rPr>
      </w:pPr>
    </w:p>
    <w:p w:rsidRPr="00215A78" w:rsidR="00911CC8" w:rsidP="00911CC8" w:rsidRDefault="00911CC8" w14:paraId="4FC7D5C4" w14:textId="77777777">
      <w:pPr>
        <w:ind w:firstLine="708"/>
        <w:jc w:val="both"/>
        <w:rPr>
          <w:rFonts w:ascii="Arial" w:hAnsi="Arial" w:cs="Arial"/>
        </w:rPr>
      </w:pPr>
      <w:r w:rsidRPr="00215A78">
        <w:rPr>
          <w:rFonts w:ascii="Arial" w:hAnsi="Arial" w:cs="Arial"/>
        </w:rPr>
        <w:t>Ako nakon zadnje istaknute cijene u roku od 10 minuta cijena ne bude postignuta, sud će dražbu zaključiti i utvrditi najpovoljnijeg ponuditelja.</w:t>
      </w:r>
    </w:p>
    <w:p w:rsidRPr="00215A78" w:rsidR="00121F82" w:rsidP="00121F82" w:rsidRDefault="00121F82" w14:paraId="3B3D282C" w14:textId="77777777">
      <w:pPr>
        <w:jc w:val="both"/>
        <w:rPr>
          <w:rFonts w:ascii="Arial" w:hAnsi="Arial" w:cs="Arial"/>
        </w:rPr>
      </w:pPr>
    </w:p>
    <w:p w:rsidRPr="002A5F3F" w:rsidR="00351757" w:rsidP="00351757" w:rsidRDefault="00351757" w14:paraId="164F517C" w14:textId="61AD1FE8">
      <w:pPr>
        <w:ind w:firstLine="360"/>
        <w:jc w:val="both"/>
        <w:rPr>
          <w:rFonts w:ascii="Arial" w:hAnsi="Arial" w:cs="Arial"/>
        </w:rPr>
      </w:pPr>
      <w:r w:rsidRPr="002A5F3F">
        <w:rPr>
          <w:rFonts w:ascii="Arial" w:hAnsi="Arial" w:cs="Arial"/>
        </w:rPr>
        <w:t>Današnje ročište – dražba određena je radi  prodaje  nekretnin</w:t>
      </w:r>
      <w:r w:rsidRPr="002A5F3F" w:rsidR="009F432F">
        <w:rPr>
          <w:rFonts w:ascii="Arial" w:hAnsi="Arial" w:cs="Arial"/>
        </w:rPr>
        <w:t>e</w:t>
      </w:r>
      <w:r w:rsidRPr="002A5F3F">
        <w:rPr>
          <w:rFonts w:ascii="Arial" w:hAnsi="Arial" w:cs="Arial"/>
        </w:rPr>
        <w:t xml:space="preserve"> </w:t>
      </w:r>
      <w:r w:rsidRPr="002A5F3F" w:rsidR="003C2F00">
        <w:rPr>
          <w:rFonts w:ascii="Arial" w:hAnsi="Arial" w:cs="Arial"/>
        </w:rPr>
        <w:t xml:space="preserve">opisane u zaključku od 11. svibnja 2022. </w:t>
      </w:r>
      <w:r w:rsidRPr="002A5F3F" w:rsidR="001403F7">
        <w:rPr>
          <w:rFonts w:ascii="Arial" w:hAnsi="Arial" w:cs="Arial"/>
        </w:rPr>
        <w:t xml:space="preserve">i to nekretnine </w:t>
      </w:r>
      <w:r w:rsidRPr="002A5F3F">
        <w:rPr>
          <w:rFonts w:ascii="Arial" w:hAnsi="Arial" w:cs="Arial"/>
        </w:rPr>
        <w:t xml:space="preserve">upisane </w:t>
      </w:r>
      <w:r w:rsidRPr="002A5F3F" w:rsidR="009F432F">
        <w:rPr>
          <w:rFonts w:ascii="Arial" w:hAnsi="Arial" w:cs="Arial"/>
        </w:rPr>
        <w:t xml:space="preserve">u zemljišnim knjigama Općinskog suda u Novom Zagrebu, </w:t>
      </w:r>
      <w:r w:rsidRPr="002A5F3F" w:rsidR="002A5F3F">
        <w:rPr>
          <w:rFonts w:ascii="Arial" w:hAnsi="Arial" w:cs="Arial"/>
        </w:rPr>
        <w:t xml:space="preserve">Zemljišnoknjižni odjel Novi Zagreb upisanih u </w:t>
      </w:r>
      <w:r w:rsidRPr="002A5F3F" w:rsidR="002A5F3F">
        <w:rPr>
          <w:rFonts w:ascii="Arial" w:hAnsi="Arial" w:cs="Arial" w:eastAsiaTheme="minorHAnsi"/>
          <w:lang w:eastAsia="en-US"/>
        </w:rPr>
        <w:t xml:space="preserve">u zk.ul.br. 50180 (E-5) k.o. Blato Novo, koja se sastoji od 1277/10000 dijela k.č.br. Stambena zgrada br. 6 D i dvorište, Karlovačka cesta, površine 583 m2 (Stambena zgrada br. 6 D, Karlovačka cesta, površine 191 m2, dvorište površine 392 m2), ukupno površine 583 m2,  povezano s vlasništvom stana oznake oznake L5 na drugom katu, sadržaja: predprostor 1, dnevni boravak i blagovanje, kuhinja, predprostor 2, kupaonica, soba 1, soba 2, neto korisne površine 68,00 m2 s balkonom neto korisne površine 6,40 m2, ukupne neto korisne površine 74,40 m2 i pripadajućim vanjskim parkirališnim mjestom oznake P5 neto korisne površine 12,00 m2, u planu posebnih dijelova zgrade označeno dijagonalno pod 45° šrafirano plavom punom </w:t>
      </w:r>
      <w:r w:rsidRPr="00895527" w:rsidR="002A5F3F">
        <w:rPr>
          <w:rFonts w:ascii="Arial" w:hAnsi="Arial" w:cs="Arial" w:eastAsiaTheme="minorHAnsi"/>
          <w:lang w:eastAsia="en-US"/>
        </w:rPr>
        <w:t>linijom.</w:t>
      </w:r>
      <w:r w:rsidRPr="00895527" w:rsidR="009F432F">
        <w:rPr>
          <w:rFonts w:ascii="Arial" w:hAnsi="Arial" w:cs="Arial" w:eastAsiaTheme="minorHAnsi"/>
          <w:lang w:eastAsia="en-US"/>
        </w:rPr>
        <w:t xml:space="preserve"> </w:t>
      </w:r>
      <w:r w:rsidRPr="00895527" w:rsidR="009F432F">
        <w:rPr>
          <w:rFonts w:ascii="Arial" w:hAnsi="Arial" w:cs="Arial"/>
        </w:rPr>
        <w:t xml:space="preserve">Početna cijena nekretnine iznosi </w:t>
      </w:r>
      <w:r w:rsidRPr="00895527" w:rsidR="002A5F3F">
        <w:rPr>
          <w:rFonts w:ascii="Arial" w:hAnsi="Arial" w:cs="Arial"/>
        </w:rPr>
        <w:t xml:space="preserve">806.936,15 </w:t>
      </w:r>
      <w:r w:rsidRPr="00895527" w:rsidR="009F432F">
        <w:rPr>
          <w:rFonts w:ascii="Arial" w:hAnsi="Arial" w:cs="Arial"/>
        </w:rPr>
        <w:t xml:space="preserve"> kn. </w:t>
      </w:r>
      <w:r w:rsidRPr="00895527" w:rsidR="00895527">
        <w:rPr>
          <w:rFonts w:ascii="Arial" w:hAnsi="Arial" w:cs="Arial"/>
          <w:color w:val="FF0000"/>
        </w:rPr>
        <w:t xml:space="preserve"> </w:t>
      </w:r>
    </w:p>
    <w:p w:rsidRPr="002A5F3F" w:rsidR="00121F82" w:rsidP="009F4BCD" w:rsidRDefault="00121F82" w14:paraId="6FFFF4DB" w14:textId="77777777">
      <w:pPr>
        <w:pStyle w:val="Odlomakpopisa"/>
        <w:ind w:left="0"/>
        <w:rPr>
          <w:rFonts w:ascii="Arial" w:hAnsi="Arial" w:cs="Arial"/>
        </w:rPr>
      </w:pPr>
    </w:p>
    <w:p w:rsidRPr="00215A78" w:rsidR="00563E7B" w:rsidP="00563E7B" w:rsidRDefault="00563E7B" w14:paraId="210E3AC0" w14:textId="6F05729A">
      <w:pPr>
        <w:ind w:firstLine="708"/>
        <w:jc w:val="both"/>
        <w:rPr>
          <w:rFonts w:ascii="Arial" w:hAnsi="Arial" w:cs="Arial"/>
        </w:rPr>
      </w:pPr>
      <w:r w:rsidRPr="00215A78">
        <w:rPr>
          <w:rFonts w:ascii="Arial" w:hAnsi="Arial" w:cs="Arial"/>
        </w:rPr>
        <w:t xml:space="preserve">Na navedenoj nekretnini upisano je razlučno prava za korist vjerovnika </w:t>
      </w:r>
      <w:r w:rsidRPr="00215A78">
        <w:rPr>
          <w:rFonts w:ascii="Arial" w:hAnsi="Arial" w:cs="Arial"/>
          <w:color w:val="000000"/>
          <w:shd w:val="clear" w:color="auto" w:fill="FFFFFF"/>
        </w:rPr>
        <w:t>ABC GRUPA d.o.o., OIB: 12275261981, Maršala Tita 34, Nedelišće.</w:t>
      </w:r>
    </w:p>
    <w:p w:rsidRPr="00215A78" w:rsidR="00F65066" w:rsidP="00554268" w:rsidRDefault="00F65066" w14:paraId="5C97BD3B" w14:textId="77777777">
      <w:pPr>
        <w:rPr>
          <w:rFonts w:ascii="Arial" w:hAnsi="Arial" w:cs="Arial"/>
        </w:rPr>
      </w:pPr>
    </w:p>
    <w:p w:rsidRPr="00215A78" w:rsidR="00E70626" w:rsidP="00E70626" w:rsidRDefault="00563E7B" w14:paraId="4443782B" w14:textId="15EB28B6">
      <w:pPr>
        <w:jc w:val="both"/>
        <w:rPr>
          <w:rFonts w:ascii="Arial" w:hAnsi="Arial" w:cs="Arial"/>
        </w:rPr>
      </w:pPr>
      <w:r w:rsidRPr="00215A78">
        <w:rPr>
          <w:rFonts w:ascii="Arial" w:hAnsi="Arial" w:cs="Arial"/>
        </w:rPr>
        <w:tab/>
      </w:r>
      <w:r w:rsidRPr="00215A78" w:rsidR="00E70626">
        <w:rPr>
          <w:rFonts w:ascii="Arial" w:hAnsi="Arial" w:cs="Arial"/>
        </w:rPr>
        <w:t xml:space="preserve">Zaključak o prodaji </w:t>
      </w:r>
      <w:r w:rsidRPr="00215A78">
        <w:rPr>
          <w:rFonts w:ascii="Arial" w:hAnsi="Arial" w:cs="Arial"/>
        </w:rPr>
        <w:t>naveden</w:t>
      </w:r>
      <w:r w:rsidR="00A40E13">
        <w:rPr>
          <w:rFonts w:ascii="Arial" w:hAnsi="Arial" w:cs="Arial"/>
        </w:rPr>
        <w:t>e</w:t>
      </w:r>
      <w:r w:rsidRPr="00215A78">
        <w:rPr>
          <w:rFonts w:ascii="Arial" w:hAnsi="Arial" w:cs="Arial"/>
        </w:rPr>
        <w:t xml:space="preserve"> nekretnine </w:t>
      </w:r>
      <w:r w:rsidRPr="00215A78" w:rsidR="00E70626">
        <w:rPr>
          <w:rFonts w:ascii="Arial" w:hAnsi="Arial" w:cs="Arial"/>
        </w:rPr>
        <w:t xml:space="preserve">stečajnog dužnika donesen je </w:t>
      </w:r>
      <w:r w:rsidRPr="00215A78" w:rsidR="00606B0C">
        <w:rPr>
          <w:rFonts w:ascii="Arial" w:hAnsi="Arial" w:cs="Arial"/>
        </w:rPr>
        <w:t>11</w:t>
      </w:r>
      <w:r w:rsidRPr="00215A78" w:rsidR="00BC2CE6">
        <w:rPr>
          <w:rFonts w:ascii="Arial" w:hAnsi="Arial" w:cs="Arial"/>
        </w:rPr>
        <w:t xml:space="preserve">. </w:t>
      </w:r>
      <w:r w:rsidRPr="00215A78" w:rsidR="00606B0C">
        <w:rPr>
          <w:rFonts w:ascii="Arial" w:hAnsi="Arial" w:cs="Arial"/>
        </w:rPr>
        <w:t>svibnja 2022</w:t>
      </w:r>
      <w:r w:rsidRPr="00215A78" w:rsidR="00E70626">
        <w:rPr>
          <w:rFonts w:ascii="Arial" w:hAnsi="Arial" w:cs="Arial"/>
        </w:rPr>
        <w:t>.</w:t>
      </w:r>
    </w:p>
    <w:p w:rsidRPr="00215A78" w:rsidR="00E70626" w:rsidP="00E70626" w:rsidRDefault="00E70626" w14:paraId="6B65ED80" w14:textId="77777777">
      <w:pPr>
        <w:jc w:val="both"/>
        <w:rPr>
          <w:rFonts w:ascii="Arial" w:hAnsi="Arial" w:cs="Arial"/>
          <w:i/>
          <w:color w:val="FF0000"/>
        </w:rPr>
      </w:pPr>
    </w:p>
    <w:p w:rsidRPr="00895527" w:rsidR="00121F82" w:rsidP="00121F82" w:rsidRDefault="00121F82" w14:paraId="07109AB7" w14:textId="77777777">
      <w:pPr>
        <w:ind w:firstLine="708"/>
        <w:jc w:val="both"/>
        <w:rPr>
          <w:rFonts w:ascii="Arial" w:hAnsi="Arial" w:cs="Arial"/>
        </w:rPr>
      </w:pPr>
      <w:r w:rsidRPr="00895527">
        <w:rPr>
          <w:rFonts w:ascii="Arial" w:hAnsi="Arial" w:cs="Arial"/>
        </w:rPr>
        <w:t>Stečajna upraviteljica je dostavila u spis podnesak iz kojeg proizlazi da je objavljen oglas za prodaju na web-stranicama Visokog trgovačkog suda RH i Hrvatske gospodarske komore.</w:t>
      </w:r>
    </w:p>
    <w:p w:rsidRPr="00215A78" w:rsidR="00A2039F" w:rsidP="00A2039F" w:rsidRDefault="00A2039F" w14:paraId="1DA7AFE0" w14:textId="77777777">
      <w:pPr>
        <w:rPr>
          <w:rFonts w:ascii="Arial" w:hAnsi="Arial" w:cs="Arial"/>
          <w:b/>
        </w:rPr>
      </w:pPr>
    </w:p>
    <w:p w:rsidRPr="00F40DEC" w:rsidR="00803D10" w:rsidP="00010117" w:rsidRDefault="00A2039F" w14:paraId="4512D813" w14:textId="78E47995">
      <w:pPr>
        <w:jc w:val="both"/>
        <w:rPr>
          <w:rFonts w:ascii="Arial" w:hAnsi="Arial" w:cs="Arial"/>
        </w:rPr>
      </w:pPr>
      <w:r w:rsidRPr="00215A78">
        <w:rPr>
          <w:rFonts w:ascii="Arial" w:hAnsi="Arial" w:cs="Arial"/>
          <w:b/>
        </w:rPr>
        <w:lastRenderedPageBreak/>
        <w:tab/>
      </w:r>
      <w:r w:rsidRPr="00F40DEC" w:rsidR="00803D10">
        <w:rPr>
          <w:rFonts w:ascii="Arial" w:hAnsi="Arial" w:cs="Arial"/>
        </w:rPr>
        <w:t xml:space="preserve">Provjerom u računovodstvu suda utvrđeno je da je </w:t>
      </w:r>
      <w:r w:rsidRPr="00F40DEC" w:rsidR="00904EDE">
        <w:rPr>
          <w:rFonts w:ascii="Arial" w:hAnsi="Arial" w:cs="Arial"/>
        </w:rPr>
        <w:t>12</w:t>
      </w:r>
      <w:r w:rsidRPr="00F40DEC" w:rsidR="00BC2CE6">
        <w:rPr>
          <w:rFonts w:ascii="Arial" w:hAnsi="Arial" w:cs="Arial"/>
        </w:rPr>
        <w:t xml:space="preserve">. </w:t>
      </w:r>
      <w:r w:rsidRPr="00F40DEC" w:rsidR="00606B0C">
        <w:rPr>
          <w:rFonts w:ascii="Arial" w:hAnsi="Arial" w:cs="Arial"/>
        </w:rPr>
        <w:t>rujna 2022</w:t>
      </w:r>
      <w:r w:rsidRPr="00F40DEC" w:rsidR="00010117">
        <w:rPr>
          <w:rFonts w:ascii="Arial" w:hAnsi="Arial" w:cs="Arial"/>
        </w:rPr>
        <w:t xml:space="preserve">. </w:t>
      </w:r>
      <w:r w:rsidRPr="00F40DEC" w:rsidR="00904EDE">
        <w:rPr>
          <w:rFonts w:ascii="Arial" w:hAnsi="Arial" w:cs="Arial"/>
        </w:rPr>
        <w:t>SPIN GLOBAL CONSULTING d.o.o.</w:t>
      </w:r>
      <w:r w:rsidRPr="00F40DEC" w:rsidR="00F65066">
        <w:rPr>
          <w:rFonts w:ascii="Arial" w:hAnsi="Arial" w:cs="Arial"/>
        </w:rPr>
        <w:t xml:space="preserve"> </w:t>
      </w:r>
      <w:r w:rsidRPr="00F40DEC" w:rsidR="00803D10">
        <w:rPr>
          <w:rFonts w:ascii="Arial" w:hAnsi="Arial" w:cs="Arial"/>
        </w:rPr>
        <w:t xml:space="preserve"> uplatio jamčevinu u iznosu od </w:t>
      </w:r>
      <w:r w:rsidRPr="00F40DEC" w:rsidR="00904EDE">
        <w:rPr>
          <w:rFonts w:ascii="Arial" w:hAnsi="Arial" w:cs="Arial"/>
        </w:rPr>
        <w:t>80.693,61</w:t>
      </w:r>
      <w:r w:rsidRPr="00F40DEC">
        <w:rPr>
          <w:rFonts w:ascii="Arial" w:hAnsi="Arial" w:cs="Arial"/>
        </w:rPr>
        <w:t xml:space="preserve"> </w:t>
      </w:r>
      <w:r w:rsidRPr="00F40DEC" w:rsidR="00803D10">
        <w:rPr>
          <w:rFonts w:ascii="Arial" w:hAnsi="Arial" w:cs="Arial"/>
        </w:rPr>
        <w:t>kn.</w:t>
      </w:r>
    </w:p>
    <w:p w:rsidRPr="00F40DEC" w:rsidR="00742ADC" w:rsidP="00010117" w:rsidRDefault="00A2039F" w14:paraId="137536B7" w14:textId="7444EC0F">
      <w:pPr>
        <w:jc w:val="both"/>
        <w:rPr>
          <w:rFonts w:ascii="Arial" w:hAnsi="Arial" w:cs="Arial"/>
        </w:rPr>
      </w:pPr>
      <w:r w:rsidRPr="00F40DEC">
        <w:rPr>
          <w:rFonts w:ascii="Arial" w:hAnsi="Arial" w:cs="Arial"/>
        </w:rPr>
        <w:tab/>
      </w:r>
      <w:r w:rsidRPr="00F40DEC" w:rsidR="00803D10">
        <w:rPr>
          <w:rFonts w:ascii="Arial" w:hAnsi="Arial" w:cs="Arial"/>
        </w:rPr>
        <w:t>Provjerom u računo</w:t>
      </w:r>
      <w:r w:rsidRPr="00F40DEC">
        <w:rPr>
          <w:rFonts w:ascii="Arial" w:hAnsi="Arial" w:cs="Arial"/>
        </w:rPr>
        <w:t>vodstvu suda utvrđeno j</w:t>
      </w:r>
      <w:r w:rsidRPr="00F40DEC" w:rsidR="003B4007">
        <w:rPr>
          <w:rFonts w:ascii="Arial" w:hAnsi="Arial" w:cs="Arial"/>
        </w:rPr>
        <w:t xml:space="preserve">e </w:t>
      </w:r>
      <w:r w:rsidRPr="00F40DEC">
        <w:rPr>
          <w:rFonts w:ascii="Arial" w:hAnsi="Arial" w:cs="Arial"/>
        </w:rPr>
        <w:t xml:space="preserve">da je </w:t>
      </w:r>
      <w:r w:rsidRPr="00F40DEC" w:rsidR="00F40DEC">
        <w:rPr>
          <w:rFonts w:ascii="Arial" w:hAnsi="Arial" w:cs="Arial"/>
        </w:rPr>
        <w:t>12</w:t>
      </w:r>
      <w:r w:rsidRPr="00F40DEC" w:rsidR="00742BAA">
        <w:rPr>
          <w:rFonts w:ascii="Arial" w:hAnsi="Arial" w:cs="Arial"/>
        </w:rPr>
        <w:t>. rujna 2022</w:t>
      </w:r>
      <w:r w:rsidR="00172462">
        <w:rPr>
          <w:rFonts w:ascii="Arial" w:hAnsi="Arial" w:cs="Arial"/>
        </w:rPr>
        <w:t xml:space="preserve">. </w:t>
      </w:r>
      <w:r w:rsidRPr="00F40DEC" w:rsidR="00F40DEC">
        <w:rPr>
          <w:rFonts w:ascii="Arial" w:hAnsi="Arial" w:cs="Arial"/>
        </w:rPr>
        <w:t>Saša Ogrizović</w:t>
      </w:r>
      <w:r w:rsidRPr="00F40DEC" w:rsidR="00816F0E">
        <w:rPr>
          <w:rFonts w:ascii="Arial" w:hAnsi="Arial" w:cs="Arial"/>
        </w:rPr>
        <w:t xml:space="preserve"> </w:t>
      </w:r>
      <w:r w:rsidRPr="00F40DEC" w:rsidR="00BC2CE6">
        <w:rPr>
          <w:rFonts w:ascii="Arial" w:hAnsi="Arial" w:cs="Arial"/>
        </w:rPr>
        <w:t xml:space="preserve">uplatio jamčevinu u iznosu od </w:t>
      </w:r>
      <w:r w:rsidRPr="00F40DEC" w:rsidR="00904EDE">
        <w:rPr>
          <w:rFonts w:ascii="Arial" w:hAnsi="Arial" w:cs="Arial"/>
        </w:rPr>
        <w:t>80.693,61</w:t>
      </w:r>
      <w:r w:rsidRPr="00F40DEC" w:rsidR="00816F0E">
        <w:rPr>
          <w:rFonts w:ascii="Arial" w:hAnsi="Arial" w:cs="Arial"/>
        </w:rPr>
        <w:t xml:space="preserve"> </w:t>
      </w:r>
      <w:r w:rsidRPr="00F40DEC" w:rsidR="00BC2CE6">
        <w:rPr>
          <w:rFonts w:ascii="Arial" w:hAnsi="Arial" w:cs="Arial"/>
        </w:rPr>
        <w:t xml:space="preserve"> kn</w:t>
      </w:r>
      <w:r w:rsidRPr="00F40DEC" w:rsidR="00803D10">
        <w:rPr>
          <w:rFonts w:ascii="Arial" w:hAnsi="Arial" w:cs="Arial"/>
        </w:rPr>
        <w:t>.</w:t>
      </w:r>
    </w:p>
    <w:p w:rsidRPr="00215A78" w:rsidR="00A2039F" w:rsidP="00A2039F" w:rsidRDefault="00A2039F" w14:paraId="094BCC59" w14:textId="77777777">
      <w:pPr>
        <w:rPr>
          <w:rFonts w:ascii="Arial" w:hAnsi="Arial" w:cs="Arial"/>
        </w:rPr>
      </w:pPr>
    </w:p>
    <w:p w:rsidRPr="00215A78" w:rsidR="00137563" w:rsidP="005456EF" w:rsidRDefault="00117359" w14:paraId="02F2CD40" w14:textId="2239119E">
      <w:pPr>
        <w:jc w:val="both"/>
        <w:rPr>
          <w:rFonts w:ascii="Arial" w:hAnsi="Arial" w:cs="Arial"/>
        </w:rPr>
      </w:pPr>
      <w:r w:rsidRPr="00215A78">
        <w:rPr>
          <w:rFonts w:ascii="Arial" w:hAnsi="Arial" w:cs="Arial"/>
        </w:rPr>
        <w:tab/>
      </w:r>
    </w:p>
    <w:p w:rsidRPr="00215A78" w:rsidR="008E7D37" w:rsidP="00803D10" w:rsidRDefault="008E7D37" w14:paraId="37B8B6B0" w14:textId="77777777">
      <w:pPr>
        <w:rPr>
          <w:rFonts w:ascii="Arial" w:hAnsi="Arial" w:cs="Arial"/>
        </w:rPr>
      </w:pPr>
    </w:p>
    <w:p w:rsidRPr="00215A78" w:rsidR="00634403" w:rsidP="00634403" w:rsidRDefault="00634403" w14:paraId="44455EBF" w14:textId="77777777">
      <w:pPr>
        <w:rPr>
          <w:rFonts w:ascii="Arial" w:hAnsi="Arial" w:cs="Arial"/>
        </w:rPr>
      </w:pPr>
      <w:r w:rsidRPr="00215A78">
        <w:rPr>
          <w:rFonts w:ascii="Arial" w:hAnsi="Arial" w:cs="Arial"/>
        </w:rPr>
        <w:t>Sud donosi</w:t>
      </w:r>
    </w:p>
    <w:p w:rsidRPr="00215A78" w:rsidR="00634403" w:rsidP="00634403" w:rsidRDefault="00351757" w14:paraId="3450A9F1" w14:textId="67F7BA84">
      <w:pPr>
        <w:jc w:val="center"/>
        <w:rPr>
          <w:rFonts w:ascii="Arial" w:hAnsi="Arial" w:cs="Arial"/>
        </w:rPr>
      </w:pPr>
      <w:r w:rsidRPr="00215A78">
        <w:rPr>
          <w:rFonts w:ascii="Arial" w:hAnsi="Arial" w:cs="Arial"/>
        </w:rPr>
        <w:t xml:space="preserve">z a k lj u č a k </w:t>
      </w:r>
    </w:p>
    <w:p w:rsidRPr="00215A78" w:rsidR="00634403" w:rsidP="00634403" w:rsidRDefault="00634403" w14:paraId="15945340" w14:textId="77777777">
      <w:pPr>
        <w:rPr>
          <w:rFonts w:ascii="Arial" w:hAnsi="Arial" w:cs="Arial"/>
        </w:rPr>
      </w:pPr>
    </w:p>
    <w:p w:rsidRPr="00C75BFF" w:rsidR="00634403" w:rsidP="00D06F83" w:rsidRDefault="00634403" w14:paraId="764A89C6" w14:textId="46A0858F">
      <w:pPr>
        <w:jc w:val="both"/>
        <w:rPr>
          <w:rFonts w:ascii="Arial" w:hAnsi="Arial" w:cs="Arial"/>
        </w:rPr>
      </w:pPr>
      <w:r w:rsidRPr="00215A78">
        <w:rPr>
          <w:rFonts w:ascii="Arial" w:hAnsi="Arial" w:cs="Arial"/>
        </w:rPr>
        <w:t xml:space="preserve">Utvrđuje se da je udovoljeno uvjetima za održavanje ročišta za javnu dražbu </w:t>
      </w:r>
      <w:r w:rsidRPr="00C75BFF">
        <w:rPr>
          <w:rFonts w:ascii="Arial" w:hAnsi="Arial" w:cs="Arial"/>
        </w:rPr>
        <w:t>nekretnine u vlasništvu stečajnog dužnika opisanu u</w:t>
      </w:r>
      <w:r w:rsidRPr="00C75BFF" w:rsidR="00127577">
        <w:rPr>
          <w:rFonts w:ascii="Arial" w:hAnsi="Arial" w:cs="Arial"/>
        </w:rPr>
        <w:t xml:space="preserve"> </w:t>
      </w:r>
      <w:r w:rsidRPr="00C75BFF" w:rsidR="003E07EE">
        <w:rPr>
          <w:rFonts w:ascii="Arial" w:hAnsi="Arial" w:cs="Arial"/>
        </w:rPr>
        <w:t xml:space="preserve">zaključku od </w:t>
      </w:r>
      <w:r w:rsidRPr="00C75BFF" w:rsidR="001E6CC4">
        <w:rPr>
          <w:rFonts w:ascii="Arial" w:hAnsi="Arial" w:cs="Arial"/>
        </w:rPr>
        <w:t>11</w:t>
      </w:r>
      <w:r w:rsidRPr="00C75BFF" w:rsidR="003E07EE">
        <w:rPr>
          <w:rFonts w:ascii="Arial" w:hAnsi="Arial" w:cs="Arial"/>
        </w:rPr>
        <w:t xml:space="preserve">. </w:t>
      </w:r>
      <w:r w:rsidRPr="00C75BFF" w:rsidR="001E6CC4">
        <w:rPr>
          <w:rFonts w:ascii="Arial" w:hAnsi="Arial" w:cs="Arial"/>
        </w:rPr>
        <w:t>svibnja</w:t>
      </w:r>
      <w:r w:rsidRPr="00C75BFF" w:rsidR="003E07EE">
        <w:rPr>
          <w:rFonts w:ascii="Arial" w:hAnsi="Arial" w:cs="Arial"/>
        </w:rPr>
        <w:t xml:space="preserve"> 20</w:t>
      </w:r>
      <w:r w:rsidRPr="00C75BFF" w:rsidR="001E6CC4">
        <w:rPr>
          <w:rFonts w:ascii="Arial" w:hAnsi="Arial" w:cs="Arial"/>
        </w:rPr>
        <w:t>22</w:t>
      </w:r>
      <w:r w:rsidRPr="00C75BFF" w:rsidR="003E07EE">
        <w:rPr>
          <w:rFonts w:ascii="Arial" w:hAnsi="Arial" w:cs="Arial"/>
        </w:rPr>
        <w:t>.</w:t>
      </w:r>
      <w:r w:rsidRPr="00C75BFF" w:rsidR="006E07EB">
        <w:rPr>
          <w:rFonts w:ascii="Arial" w:hAnsi="Arial" w:cs="Arial"/>
        </w:rPr>
        <w:t xml:space="preserve"> </w:t>
      </w:r>
    </w:p>
    <w:p w:rsidRPr="00C75BFF" w:rsidR="00D32F7D" w:rsidP="00D06F83" w:rsidRDefault="00D32F7D" w14:paraId="249474BB" w14:textId="77777777">
      <w:pPr>
        <w:jc w:val="both"/>
        <w:rPr>
          <w:rFonts w:ascii="Arial" w:hAnsi="Arial" w:cs="Arial"/>
        </w:rPr>
      </w:pPr>
    </w:p>
    <w:p w:rsidRPr="00C75BFF" w:rsidR="00D32F7D" w:rsidP="00D06F83" w:rsidRDefault="00D32F7D" w14:paraId="6E4EF0E3" w14:textId="77777777">
      <w:pPr>
        <w:jc w:val="both"/>
        <w:rPr>
          <w:rFonts w:ascii="Arial" w:hAnsi="Arial" w:cs="Arial"/>
        </w:rPr>
      </w:pPr>
      <w:r w:rsidRPr="00C75BFF">
        <w:rPr>
          <w:rFonts w:ascii="Arial" w:hAnsi="Arial" w:cs="Arial"/>
        </w:rPr>
        <w:t>Utvrđeno je da je uplaćena jamčevina:</w:t>
      </w:r>
    </w:p>
    <w:p w:rsidRPr="00C75BFF" w:rsidR="00340E42" w:rsidP="00340E42" w:rsidRDefault="00554224" w14:paraId="7A541984" w14:textId="6F2F30E5">
      <w:pPr>
        <w:pStyle w:val="Odlomakpopisa"/>
        <w:numPr>
          <w:ilvl w:val="0"/>
          <w:numId w:val="7"/>
        </w:numPr>
        <w:rPr>
          <w:rFonts w:ascii="Arial" w:hAnsi="Arial" w:cs="Arial"/>
        </w:rPr>
      </w:pPr>
      <w:r w:rsidRPr="00C75BFF">
        <w:rPr>
          <w:rFonts w:ascii="Arial" w:hAnsi="Arial" w:cs="Arial"/>
        </w:rPr>
        <w:t>SPIN GLOBAL CONSULTING d.o.o. - 12</w:t>
      </w:r>
      <w:r w:rsidRPr="00C75BFF" w:rsidR="00807A79">
        <w:rPr>
          <w:rFonts w:ascii="Arial" w:hAnsi="Arial" w:cs="Arial"/>
        </w:rPr>
        <w:t xml:space="preserve">. rujna 2022. u iznosu od </w:t>
      </w:r>
      <w:r w:rsidRPr="00C75BFF" w:rsidR="00172462">
        <w:rPr>
          <w:rFonts w:ascii="Arial" w:hAnsi="Arial" w:cs="Arial"/>
        </w:rPr>
        <w:t xml:space="preserve">80.693,61 </w:t>
      </w:r>
      <w:r w:rsidRPr="00C75BFF" w:rsidR="00364377">
        <w:rPr>
          <w:rFonts w:ascii="Arial" w:hAnsi="Arial" w:cs="Arial"/>
        </w:rPr>
        <w:t xml:space="preserve"> kn.</w:t>
      </w:r>
    </w:p>
    <w:p w:rsidRPr="00C75BFF" w:rsidR="00340E42" w:rsidP="00340E42" w:rsidRDefault="00172462" w14:paraId="0763C5B5" w14:textId="5649F4A2">
      <w:pPr>
        <w:pStyle w:val="Odlomakpopisa"/>
        <w:numPr>
          <w:ilvl w:val="0"/>
          <w:numId w:val="7"/>
        </w:numPr>
        <w:rPr>
          <w:rFonts w:ascii="Arial" w:hAnsi="Arial" w:cs="Arial"/>
        </w:rPr>
      </w:pPr>
      <w:r w:rsidRPr="00C75BFF">
        <w:rPr>
          <w:rFonts w:ascii="Arial" w:hAnsi="Arial" w:cs="Arial"/>
        </w:rPr>
        <w:t>Saša Ogrizović - 12. rujna 2022. u iznosu od 80.693,61 kn.</w:t>
      </w:r>
    </w:p>
    <w:p w:rsidRPr="00172462" w:rsidR="00340E42" w:rsidP="00807A79" w:rsidRDefault="00340E42" w14:paraId="0DAB2917" w14:textId="77777777">
      <w:pPr>
        <w:pStyle w:val="Odlomakpopisa"/>
        <w:jc w:val="both"/>
        <w:rPr>
          <w:rFonts w:ascii="Arial" w:hAnsi="Arial" w:cs="Arial"/>
        </w:rPr>
      </w:pPr>
    </w:p>
    <w:p w:rsidRPr="00215A78" w:rsidR="00137563" w:rsidP="003C2A47" w:rsidRDefault="00137563" w14:paraId="0EF3E3D8" w14:textId="77777777">
      <w:pPr>
        <w:jc w:val="both"/>
        <w:rPr>
          <w:rFonts w:ascii="Arial" w:hAnsi="Arial" w:cs="Arial"/>
        </w:rPr>
      </w:pPr>
    </w:p>
    <w:p w:rsidRPr="00735084" w:rsidR="00634403" w:rsidP="003C2A47" w:rsidRDefault="00634403" w14:paraId="3D787F34" w14:textId="0F62A439">
      <w:pPr>
        <w:jc w:val="both"/>
        <w:rPr>
          <w:rFonts w:ascii="Arial" w:hAnsi="Arial" w:cs="Arial"/>
        </w:rPr>
      </w:pPr>
      <w:r w:rsidRPr="00215A78">
        <w:rPr>
          <w:rFonts w:ascii="Arial" w:hAnsi="Arial" w:cs="Arial"/>
        </w:rPr>
        <w:t xml:space="preserve">S obzirom na to da su ispunjeni uvjeti za održavanje </w:t>
      </w:r>
      <w:r w:rsidRPr="00735084">
        <w:rPr>
          <w:rFonts w:ascii="Arial" w:hAnsi="Arial" w:cs="Arial"/>
        </w:rPr>
        <w:t>današnje dražbe nekretnine u vlasništvu stečajnog dužnika upisan</w:t>
      </w:r>
      <w:r w:rsidRPr="00735084" w:rsidR="00100767">
        <w:rPr>
          <w:rFonts w:ascii="Arial" w:hAnsi="Arial" w:cs="Arial"/>
        </w:rPr>
        <w:t>e</w:t>
      </w:r>
      <w:r w:rsidRPr="00735084">
        <w:rPr>
          <w:rFonts w:ascii="Arial" w:hAnsi="Arial" w:cs="Arial"/>
        </w:rPr>
        <w:t xml:space="preserve"> u zemljišnim knjigama </w:t>
      </w:r>
      <w:r w:rsidRPr="00735084" w:rsidR="00735084">
        <w:rPr>
          <w:rFonts w:ascii="Arial" w:hAnsi="Arial" w:cs="Arial"/>
        </w:rPr>
        <w:t xml:space="preserve">Općinskog suda u Novom Zagrebu, Zemljišnoknjižni odjel Novi Zagreb upisanih u </w:t>
      </w:r>
      <w:r w:rsidRPr="00735084" w:rsidR="00735084">
        <w:rPr>
          <w:rFonts w:ascii="Arial" w:hAnsi="Arial" w:cs="Arial" w:eastAsiaTheme="minorHAnsi"/>
          <w:lang w:eastAsia="en-US"/>
        </w:rPr>
        <w:t>u zk.ul.br. 50180 (E-5) k.o. Blato Novo, koja se sastoji od 1277/10000 dijela k.č.br. Stambena zgrada br. 6 D i dvorište, Karlovačka cesta, površine 583 m2 (Stambena zgrada br. 6 D, Karlovačka cesta, površine 191 m2, dvorište površine 392 m2), ukupno površine 583 m2,  povezano s vlasništvom stana oznake oznake L5 na drugom katu, sadržaja: predprostor 1, dnevni boravak i blagovanje, kuhinja, predprostor 2, kupaonica, soba 1, soba 2, neto korisne površine 68,00 m2 s balkonom neto korisne površine 6,40 m2, ukupne neto korisne površine 74,40 m2 i pripadajućim vanjskim parkirališnim mjestom oznake P5 neto korisne površine 12,00 m2, u planu posebnih dijelova zgrade označeno dijagonalno pod 45° šrafirano plavom punom linijom</w:t>
      </w:r>
      <w:r w:rsidRPr="00735084" w:rsidR="00127577">
        <w:rPr>
          <w:rFonts w:ascii="Arial" w:hAnsi="Arial" w:cs="Arial"/>
        </w:rPr>
        <w:t>,</w:t>
      </w:r>
      <w:r w:rsidRPr="00735084" w:rsidR="0012411D">
        <w:rPr>
          <w:rFonts w:ascii="Arial" w:hAnsi="Arial" w:cs="Arial"/>
        </w:rPr>
        <w:t xml:space="preserve"> ista se otvara </w:t>
      </w:r>
      <w:r w:rsidRPr="005456EF" w:rsidR="00514D84">
        <w:rPr>
          <w:rFonts w:ascii="Arial" w:hAnsi="Arial" w:cs="Arial"/>
        </w:rPr>
        <w:t xml:space="preserve">u </w:t>
      </w:r>
      <w:r w:rsidRPr="005456EF" w:rsidR="00735084">
        <w:rPr>
          <w:rFonts w:ascii="Arial" w:hAnsi="Arial" w:cs="Arial"/>
        </w:rPr>
        <w:t>1</w:t>
      </w:r>
      <w:r w:rsidRPr="005456EF" w:rsidR="005456EF">
        <w:rPr>
          <w:rFonts w:ascii="Arial" w:hAnsi="Arial" w:cs="Arial"/>
        </w:rPr>
        <w:t>5</w:t>
      </w:r>
      <w:r w:rsidRPr="005456EF" w:rsidR="00514D84">
        <w:rPr>
          <w:rFonts w:ascii="Arial" w:hAnsi="Arial" w:cs="Arial"/>
        </w:rPr>
        <w:t>:</w:t>
      </w:r>
      <w:r w:rsidRPr="005456EF" w:rsidR="005456EF">
        <w:rPr>
          <w:rFonts w:ascii="Arial" w:hAnsi="Arial" w:cs="Arial"/>
        </w:rPr>
        <w:t>16</w:t>
      </w:r>
      <w:r w:rsidRPr="005456EF">
        <w:rPr>
          <w:rFonts w:ascii="Arial" w:hAnsi="Arial" w:cs="Arial"/>
        </w:rPr>
        <w:t xml:space="preserve"> </w:t>
      </w:r>
      <w:r w:rsidRPr="00735084">
        <w:rPr>
          <w:rFonts w:ascii="Arial" w:hAnsi="Arial" w:cs="Arial"/>
        </w:rPr>
        <w:t xml:space="preserve">sati. </w:t>
      </w:r>
    </w:p>
    <w:p w:rsidRPr="00215A78" w:rsidR="00100767" w:rsidP="003C2A47" w:rsidRDefault="00100767" w14:paraId="054094C9" w14:textId="199891C7">
      <w:pPr>
        <w:jc w:val="both"/>
        <w:rPr>
          <w:rFonts w:ascii="Arial" w:hAnsi="Arial" w:cs="Arial"/>
        </w:rPr>
      </w:pPr>
    </w:p>
    <w:p w:rsidRPr="00215A78" w:rsidR="00D32F7D" w:rsidP="00634403" w:rsidRDefault="00EB46AC" w14:paraId="52B4CE66" w14:textId="5B0813BA">
      <w:pPr>
        <w:jc w:val="both"/>
        <w:rPr>
          <w:rFonts w:ascii="Arial" w:hAnsi="Arial" w:cs="Arial"/>
        </w:rPr>
      </w:pPr>
      <w:r w:rsidRPr="00215A78">
        <w:rPr>
          <w:rFonts w:ascii="Arial" w:hAnsi="Arial" w:cs="Arial"/>
        </w:rPr>
        <w:t>Sukladno zaključku o prodaji, na ovom prvom ročištu za javnu dražbu nekretnin</w:t>
      </w:r>
      <w:r w:rsidRPr="00215A78" w:rsidR="00C91B17">
        <w:rPr>
          <w:rFonts w:ascii="Arial" w:hAnsi="Arial" w:cs="Arial"/>
        </w:rPr>
        <w:t>a</w:t>
      </w:r>
      <w:r w:rsidRPr="00215A78">
        <w:rPr>
          <w:rFonts w:ascii="Arial" w:hAnsi="Arial" w:cs="Arial"/>
        </w:rPr>
        <w:t xml:space="preserve"> se ne mo</w:t>
      </w:r>
      <w:r w:rsidRPr="00215A78" w:rsidR="00C91B17">
        <w:rPr>
          <w:rFonts w:ascii="Arial" w:hAnsi="Arial" w:cs="Arial"/>
        </w:rPr>
        <w:t>že</w:t>
      </w:r>
      <w:r w:rsidRPr="00215A78">
        <w:rPr>
          <w:rFonts w:ascii="Arial" w:hAnsi="Arial" w:cs="Arial"/>
        </w:rPr>
        <w:t xml:space="preserve"> prodati ispod </w:t>
      </w:r>
      <w:r w:rsidRPr="00215A78" w:rsidR="00C91B17">
        <w:rPr>
          <w:rFonts w:ascii="Arial" w:hAnsi="Arial" w:cs="Arial"/>
        </w:rPr>
        <w:t xml:space="preserve">početne </w:t>
      </w:r>
      <w:r w:rsidRPr="00215A78">
        <w:rPr>
          <w:rFonts w:ascii="Arial" w:hAnsi="Arial" w:cs="Arial"/>
        </w:rPr>
        <w:t xml:space="preserve">cijene navedene u zaključku od </w:t>
      </w:r>
      <w:r w:rsidRPr="00215A78" w:rsidR="00C91B17">
        <w:rPr>
          <w:rFonts w:ascii="Arial" w:hAnsi="Arial" w:cs="Arial"/>
        </w:rPr>
        <w:t>11</w:t>
      </w:r>
      <w:r w:rsidRPr="00215A78">
        <w:rPr>
          <w:rFonts w:ascii="Arial" w:hAnsi="Arial" w:cs="Arial"/>
        </w:rPr>
        <w:t>. s</w:t>
      </w:r>
      <w:r w:rsidRPr="00215A78" w:rsidR="00C91B17">
        <w:rPr>
          <w:rFonts w:ascii="Arial" w:hAnsi="Arial" w:cs="Arial"/>
        </w:rPr>
        <w:t xml:space="preserve">vibnja </w:t>
      </w:r>
      <w:r w:rsidRPr="00215A78">
        <w:rPr>
          <w:rFonts w:ascii="Arial" w:hAnsi="Arial" w:cs="Arial"/>
        </w:rPr>
        <w:t>20</w:t>
      </w:r>
      <w:r w:rsidRPr="00215A78" w:rsidR="00C91B17">
        <w:rPr>
          <w:rFonts w:ascii="Arial" w:hAnsi="Arial" w:cs="Arial"/>
        </w:rPr>
        <w:t>22.</w:t>
      </w:r>
      <w:r w:rsidRPr="00215A78">
        <w:rPr>
          <w:rFonts w:ascii="Arial" w:hAnsi="Arial" w:cs="Arial"/>
        </w:rPr>
        <w:t xml:space="preserve"> i to konkretno ne ispod cijene od</w:t>
      </w:r>
      <w:r w:rsidRPr="00215A78" w:rsidR="002C1CE6">
        <w:rPr>
          <w:rFonts w:ascii="Arial" w:hAnsi="Arial" w:cs="Arial"/>
        </w:rPr>
        <w:t xml:space="preserve"> </w:t>
      </w:r>
      <w:r w:rsidRPr="001B580F" w:rsidR="001B580F">
        <w:rPr>
          <w:rFonts w:ascii="Arial" w:hAnsi="Arial" w:cs="Arial"/>
        </w:rPr>
        <w:t xml:space="preserve">806.936,15 </w:t>
      </w:r>
      <w:r w:rsidRPr="00215A78" w:rsidR="002C1CE6">
        <w:rPr>
          <w:rFonts w:ascii="Arial" w:hAnsi="Arial" w:cs="Arial"/>
        </w:rPr>
        <w:t xml:space="preserve"> kn.</w:t>
      </w:r>
    </w:p>
    <w:p w:rsidRPr="00215A78" w:rsidR="002C1CE6" w:rsidP="00634403" w:rsidRDefault="002C1CE6" w14:paraId="2EAE4684" w14:textId="77777777">
      <w:pPr>
        <w:jc w:val="both"/>
        <w:rPr>
          <w:rFonts w:ascii="Arial" w:hAnsi="Arial" w:cs="Arial"/>
        </w:rPr>
      </w:pPr>
    </w:p>
    <w:p w:rsidRPr="00215A78" w:rsidR="00D32F7D" w:rsidP="00634403" w:rsidRDefault="00D32F7D" w14:paraId="7D5EF718" w14:textId="77777777">
      <w:pPr>
        <w:jc w:val="both"/>
        <w:rPr>
          <w:rFonts w:ascii="Arial" w:hAnsi="Arial" w:cs="Arial"/>
        </w:rPr>
      </w:pPr>
      <w:r w:rsidRPr="00215A78">
        <w:rPr>
          <w:rFonts w:ascii="Arial" w:hAnsi="Arial" w:cs="Arial"/>
        </w:rPr>
        <w:t xml:space="preserve">Sud donosi </w:t>
      </w:r>
    </w:p>
    <w:p w:rsidRPr="00215A78" w:rsidR="00D32F7D" w:rsidP="00634403" w:rsidRDefault="00D32F7D" w14:paraId="3F3A3DF8" w14:textId="77777777">
      <w:pPr>
        <w:jc w:val="both"/>
        <w:rPr>
          <w:rFonts w:ascii="Arial" w:hAnsi="Arial" w:cs="Arial"/>
        </w:rPr>
      </w:pPr>
    </w:p>
    <w:p w:rsidRPr="00215A78" w:rsidR="00D32F7D" w:rsidP="00D32F7D" w:rsidRDefault="00D32F7D" w14:paraId="38681C73" w14:textId="77777777">
      <w:pPr>
        <w:jc w:val="center"/>
        <w:rPr>
          <w:rFonts w:ascii="Arial" w:hAnsi="Arial" w:cs="Arial"/>
        </w:rPr>
      </w:pPr>
      <w:r w:rsidRPr="00215A78">
        <w:rPr>
          <w:rFonts w:ascii="Arial" w:hAnsi="Arial" w:cs="Arial"/>
        </w:rPr>
        <w:t>Zaključak</w:t>
      </w:r>
    </w:p>
    <w:p w:rsidRPr="00215A78" w:rsidR="00D32F7D" w:rsidP="00D32F7D" w:rsidRDefault="00D32F7D" w14:paraId="0D183AF4" w14:textId="77777777">
      <w:pPr>
        <w:rPr>
          <w:rFonts w:ascii="Arial" w:hAnsi="Arial" w:cs="Arial"/>
        </w:rPr>
      </w:pPr>
    </w:p>
    <w:p w:rsidRPr="00215A78" w:rsidR="00B11C14" w:rsidP="00E10FAE" w:rsidRDefault="00E10FAE" w14:paraId="44B68617" w14:textId="2E71CDA4">
      <w:pPr>
        <w:ind w:firstLine="708"/>
        <w:jc w:val="both"/>
        <w:rPr>
          <w:rFonts w:ascii="Arial" w:hAnsi="Arial" w:cs="Arial"/>
        </w:rPr>
      </w:pPr>
      <w:r w:rsidRPr="00215A78">
        <w:rPr>
          <w:rFonts w:ascii="Arial" w:hAnsi="Arial" w:cs="Arial"/>
        </w:rPr>
        <w:t>Pristupa se prodaji nekretnine u vlasništvu stečajnog dužnika opisane u točki I. zaključka posl. br. St-352/10-</w:t>
      </w:r>
      <w:r w:rsidR="001B580F">
        <w:rPr>
          <w:rFonts w:ascii="Arial" w:hAnsi="Arial" w:cs="Arial"/>
        </w:rPr>
        <w:t>888</w:t>
      </w:r>
      <w:r w:rsidRPr="00215A78">
        <w:rPr>
          <w:rFonts w:ascii="Arial" w:hAnsi="Arial" w:cs="Arial"/>
        </w:rPr>
        <w:t xml:space="preserve"> od 11. svibnja 2022.</w:t>
      </w:r>
    </w:p>
    <w:p w:rsidRPr="00215A78" w:rsidR="00E10FAE" w:rsidP="00E10FAE" w:rsidRDefault="00E10FAE" w14:paraId="69407BB8" w14:textId="77777777">
      <w:pPr>
        <w:ind w:firstLine="708"/>
        <w:jc w:val="both"/>
        <w:rPr>
          <w:rFonts w:ascii="Arial" w:hAnsi="Arial" w:cs="Arial"/>
          <w:color w:val="FF0000"/>
        </w:rPr>
      </w:pPr>
    </w:p>
    <w:p w:rsidRPr="005456EF" w:rsidR="00B11C14" w:rsidP="00171557" w:rsidRDefault="00171557" w14:paraId="2943001E" w14:textId="412484F3">
      <w:pPr>
        <w:tabs>
          <w:tab w:val="left" w:pos="1340"/>
        </w:tabs>
        <w:jc w:val="both"/>
        <w:outlineLvl w:val="0"/>
        <w:rPr>
          <w:rFonts w:ascii="Arial" w:hAnsi="Arial" w:cs="Arial"/>
        </w:rPr>
      </w:pPr>
      <w:r w:rsidRPr="005456EF">
        <w:rPr>
          <w:rFonts w:ascii="Arial" w:hAnsi="Arial" w:cs="Arial"/>
        </w:rPr>
        <w:t xml:space="preserve">           </w:t>
      </w:r>
      <w:r w:rsidRPr="005456EF" w:rsidR="00B11C14">
        <w:rPr>
          <w:rFonts w:ascii="Arial" w:hAnsi="Arial" w:cs="Arial"/>
        </w:rPr>
        <w:t>Kao pravilo se određuje da razlika između posljednje istaknute i sljedeće p</w:t>
      </w:r>
      <w:r w:rsidRPr="005456EF" w:rsidR="005456EF">
        <w:rPr>
          <w:rFonts w:ascii="Arial" w:hAnsi="Arial" w:cs="Arial"/>
        </w:rPr>
        <w:t>onuđene cijene iznosi najmanje 20</w:t>
      </w:r>
      <w:r w:rsidRPr="005456EF" w:rsidR="00B11C14">
        <w:rPr>
          <w:rFonts w:ascii="Arial" w:hAnsi="Arial" w:cs="Arial"/>
        </w:rPr>
        <w:t>.000,00 kn.</w:t>
      </w:r>
    </w:p>
    <w:p w:rsidR="00B11C14" w:rsidP="00171557" w:rsidRDefault="00B11C14" w14:paraId="0A68379F" w14:textId="6C60AA9C">
      <w:pPr>
        <w:tabs>
          <w:tab w:val="left" w:pos="1340"/>
        </w:tabs>
        <w:jc w:val="both"/>
        <w:outlineLvl w:val="0"/>
        <w:rPr>
          <w:rFonts w:ascii="Arial" w:hAnsi="Arial" w:cs="Arial"/>
        </w:rPr>
      </w:pPr>
    </w:p>
    <w:p w:rsidRPr="00215A78" w:rsidR="00A918CD" w:rsidP="00514D84" w:rsidRDefault="00A918CD" w14:paraId="185D92DA" w14:textId="77777777">
      <w:pPr>
        <w:jc w:val="both"/>
        <w:rPr>
          <w:rFonts w:ascii="Arial" w:hAnsi="Arial" w:cs="Arial"/>
        </w:rPr>
      </w:pPr>
    </w:p>
    <w:p w:rsidR="00847A6B" w:rsidP="00514D84" w:rsidRDefault="00A918CD" w14:paraId="58D7799B" w14:textId="3CD47411">
      <w:pPr>
        <w:jc w:val="both"/>
        <w:rPr>
          <w:rFonts w:ascii="Arial" w:hAnsi="Arial" w:cs="Arial"/>
        </w:rPr>
      </w:pPr>
      <w:r w:rsidRPr="00215A78">
        <w:rPr>
          <w:rFonts w:ascii="Arial" w:hAnsi="Arial" w:cs="Arial"/>
        </w:rPr>
        <w:lastRenderedPageBreak/>
        <w:t xml:space="preserve">Nazočni na ročištu suglasni su s uvjetima da se licitacija vrši na način  da svaka sljedeća ponuda bude veća za iznos </w:t>
      </w:r>
      <w:r w:rsidRPr="005456EF">
        <w:rPr>
          <w:rFonts w:ascii="Arial" w:hAnsi="Arial" w:cs="Arial"/>
        </w:rPr>
        <w:t xml:space="preserve">od </w:t>
      </w:r>
      <w:r w:rsidRPr="005456EF" w:rsidR="005456EF">
        <w:rPr>
          <w:rFonts w:ascii="Arial" w:hAnsi="Arial" w:cs="Arial"/>
        </w:rPr>
        <w:t>2</w:t>
      </w:r>
      <w:r w:rsidRPr="005456EF" w:rsidR="00EC6812">
        <w:rPr>
          <w:rFonts w:ascii="Arial" w:hAnsi="Arial" w:cs="Arial"/>
        </w:rPr>
        <w:t>0</w:t>
      </w:r>
      <w:r w:rsidRPr="005456EF">
        <w:rPr>
          <w:rFonts w:ascii="Arial" w:hAnsi="Arial" w:cs="Arial"/>
        </w:rPr>
        <w:t>.000,00 kn u</w:t>
      </w:r>
      <w:r w:rsidRPr="00215A78">
        <w:rPr>
          <w:rFonts w:ascii="Arial" w:hAnsi="Arial" w:cs="Arial"/>
        </w:rPr>
        <w:t xml:space="preserve"> odnosu na prethodnu ponudu. </w:t>
      </w:r>
    </w:p>
    <w:p w:rsidR="007A01C3" w:rsidP="00514D84" w:rsidRDefault="007A01C3" w14:paraId="3D757868" w14:textId="35AABBE4">
      <w:pPr>
        <w:jc w:val="both"/>
        <w:rPr>
          <w:rFonts w:ascii="Arial" w:hAnsi="Arial" w:cs="Arial"/>
        </w:rPr>
      </w:pPr>
    </w:p>
    <w:p w:rsidR="007A01C3" w:rsidP="00514D84" w:rsidRDefault="007A01C3" w14:paraId="71F6E4FA" w14:textId="1183EFFE">
      <w:pPr>
        <w:jc w:val="both"/>
        <w:rPr>
          <w:rFonts w:ascii="Arial" w:hAnsi="Arial" w:cs="Arial"/>
        </w:rPr>
      </w:pPr>
    </w:p>
    <w:p w:rsidRPr="00215A78" w:rsidR="007A01C3" w:rsidP="00514D84" w:rsidRDefault="007A01C3" w14:paraId="0D9A9B8C" w14:textId="4B5FE975">
      <w:pPr>
        <w:jc w:val="both"/>
        <w:rPr>
          <w:rFonts w:ascii="Arial" w:hAnsi="Arial" w:cs="Arial"/>
        </w:rPr>
      </w:pPr>
      <w:r w:rsidRPr="00215A78">
        <w:rPr>
          <w:rFonts w:ascii="Arial" w:hAnsi="Arial" w:cs="Arial"/>
          <w:color w:val="000000"/>
          <w:shd w:val="clear" w:color="auto" w:fill="FFFFFF"/>
        </w:rPr>
        <w:t>ABC GRUPA d.o.o., OIB: 12275261981, Maršala Tita 34, Nedelišće</w:t>
      </w:r>
      <w:r>
        <w:rPr>
          <w:rFonts w:ascii="Arial" w:hAnsi="Arial" w:cs="Arial"/>
          <w:color w:val="000000"/>
          <w:shd w:val="clear" w:color="auto" w:fill="FFFFFF"/>
        </w:rPr>
        <w:t xml:space="preserve"> nudi cijenu u iznosu od 806.936,15 kn.</w:t>
      </w:r>
    </w:p>
    <w:p w:rsidR="00C75BFF" w:rsidP="00514D84" w:rsidRDefault="00C75BFF" w14:paraId="521ECBE3" w14:textId="77777777">
      <w:pPr>
        <w:jc w:val="both"/>
        <w:rPr>
          <w:rFonts w:ascii="Arial" w:hAnsi="Arial" w:cs="Arial"/>
          <w:color w:val="FF0000"/>
        </w:rPr>
      </w:pPr>
    </w:p>
    <w:p w:rsidRPr="00215A78" w:rsidR="00D64950" w:rsidP="00D64950" w:rsidRDefault="00912DC9" w14:paraId="4498B420" w14:textId="4972CF8B">
      <w:pPr>
        <w:jc w:val="both"/>
        <w:rPr>
          <w:rFonts w:ascii="Arial" w:hAnsi="Arial" w:cs="Arial"/>
        </w:rPr>
      </w:pPr>
      <w:r w:rsidRPr="00215A78">
        <w:rPr>
          <w:rFonts w:ascii="Arial" w:hAnsi="Arial" w:cs="Arial"/>
        </w:rPr>
        <w:t xml:space="preserve">Razlučni vjerovnik </w:t>
      </w:r>
      <w:r w:rsidRPr="00215A78" w:rsidR="00BB3FE4">
        <w:rPr>
          <w:rFonts w:ascii="Arial" w:hAnsi="Arial" w:cs="Arial"/>
          <w:color w:val="000000"/>
          <w:shd w:val="clear" w:color="auto" w:fill="FFFFFF"/>
        </w:rPr>
        <w:t xml:space="preserve">ABC GRUPA d.o.o., OIB: 12275261981, Maršala Tita 34, </w:t>
      </w:r>
      <w:r w:rsidRPr="007A01C3" w:rsidR="00BB3FE4">
        <w:rPr>
          <w:rFonts w:ascii="Arial" w:hAnsi="Arial" w:cs="Arial"/>
          <w:color w:val="000000"/>
          <w:shd w:val="clear" w:color="auto" w:fill="FFFFFF"/>
        </w:rPr>
        <w:t>Nedelišće</w:t>
      </w:r>
      <w:r w:rsidRPr="007A01C3" w:rsidR="00BB3FE4">
        <w:rPr>
          <w:rFonts w:ascii="Arial" w:hAnsi="Arial" w:cs="Arial"/>
        </w:rPr>
        <w:t xml:space="preserve"> </w:t>
      </w:r>
      <w:r w:rsidRPr="007A01C3" w:rsidR="00D64950">
        <w:rPr>
          <w:rFonts w:ascii="Arial" w:hAnsi="Arial" w:cs="Arial"/>
        </w:rPr>
        <w:t xml:space="preserve">ostaje kod ponuđene cijene od </w:t>
      </w:r>
      <w:r w:rsidRPr="007A01C3" w:rsidR="007A01C3">
        <w:rPr>
          <w:rFonts w:ascii="Arial" w:hAnsi="Arial" w:cs="Arial"/>
          <w:color w:val="000000"/>
          <w:shd w:val="clear" w:color="auto" w:fill="FFFFFF"/>
        </w:rPr>
        <w:t>806.936,15 kn</w:t>
      </w:r>
      <w:r w:rsidRPr="007A01C3" w:rsidR="00D64950">
        <w:rPr>
          <w:rFonts w:ascii="Arial" w:hAnsi="Arial" w:cs="Arial"/>
        </w:rPr>
        <w:t>.</w:t>
      </w:r>
    </w:p>
    <w:p w:rsidRPr="00215A78" w:rsidR="00B235C0" w:rsidP="00621B18" w:rsidRDefault="00B235C0" w14:paraId="52507DF8" w14:textId="3142FE27">
      <w:pPr>
        <w:jc w:val="both"/>
        <w:rPr>
          <w:rFonts w:ascii="Arial" w:hAnsi="Arial" w:cs="Arial"/>
        </w:rPr>
      </w:pPr>
    </w:p>
    <w:p w:rsidRPr="00215A78" w:rsidR="00912DC9" w:rsidP="00912DC9" w:rsidRDefault="00912DC9" w14:paraId="2048F130" w14:textId="58AC3934">
      <w:pPr>
        <w:jc w:val="both"/>
        <w:rPr>
          <w:rFonts w:ascii="Arial" w:hAnsi="Arial" w:cs="Arial"/>
        </w:rPr>
      </w:pPr>
      <w:r w:rsidRPr="00215A78">
        <w:rPr>
          <w:rFonts w:ascii="Arial" w:hAnsi="Arial" w:cs="Arial"/>
        </w:rPr>
        <w:t xml:space="preserve">Punomoćnik razlučnog vjerovnika </w:t>
      </w:r>
      <w:r w:rsidRPr="00215A78" w:rsidR="00B20D15">
        <w:rPr>
          <w:rFonts w:ascii="Arial" w:hAnsi="Arial" w:cs="Arial"/>
        </w:rPr>
        <w:t xml:space="preserve">ABC </w:t>
      </w:r>
      <w:r w:rsidRPr="00215A78">
        <w:rPr>
          <w:rFonts w:ascii="Arial" w:hAnsi="Arial" w:cs="Arial"/>
        </w:rPr>
        <w:t xml:space="preserve">d.o.o. postavlja zahtjev za oslobođenje od plaćanja kupovnine budući da razlučno pravo njegove stranke premašuje početnu cijenu ove nekretnine. </w:t>
      </w:r>
    </w:p>
    <w:p w:rsidRPr="00215A78" w:rsidR="00912DC9" w:rsidP="00912DC9" w:rsidRDefault="00912DC9" w14:paraId="29597669" w14:textId="77777777">
      <w:pPr>
        <w:ind w:firstLine="708"/>
        <w:jc w:val="both"/>
        <w:rPr>
          <w:rFonts w:ascii="Arial" w:hAnsi="Arial" w:cs="Arial"/>
        </w:rPr>
      </w:pPr>
    </w:p>
    <w:p w:rsidRPr="00215A78" w:rsidR="00912DC9" w:rsidP="00B20D15" w:rsidRDefault="00912DC9" w14:paraId="682067EB" w14:textId="77777777">
      <w:pPr>
        <w:jc w:val="both"/>
        <w:rPr>
          <w:rFonts w:ascii="Arial" w:hAnsi="Arial" w:cs="Arial"/>
        </w:rPr>
      </w:pPr>
      <w:r w:rsidRPr="00215A78">
        <w:rPr>
          <w:rFonts w:ascii="Arial" w:hAnsi="Arial" w:cs="Arial"/>
        </w:rPr>
        <w:t>Sud napominje da je razlučni vjerovnik dužan položiti onaj iznos kupovnine koji odgovara iznosu troškova iz čl. 170. SZ-a.</w:t>
      </w:r>
    </w:p>
    <w:p w:rsidRPr="00215A78" w:rsidR="00912DC9" w:rsidP="00912DC9" w:rsidRDefault="00912DC9" w14:paraId="3E3F910A" w14:textId="77777777">
      <w:pPr>
        <w:ind w:firstLine="708"/>
        <w:jc w:val="both"/>
        <w:rPr>
          <w:rFonts w:ascii="Arial" w:hAnsi="Arial" w:cs="Arial"/>
        </w:rPr>
      </w:pPr>
    </w:p>
    <w:p w:rsidRPr="00215A78" w:rsidR="00912DC9" w:rsidP="00B20D15" w:rsidRDefault="00912DC9" w14:paraId="27AC1157" w14:textId="136035FB">
      <w:pPr>
        <w:jc w:val="both"/>
        <w:rPr>
          <w:rFonts w:ascii="Arial" w:hAnsi="Arial" w:cs="Arial"/>
        </w:rPr>
      </w:pPr>
      <w:r w:rsidRPr="00ED082B">
        <w:rPr>
          <w:rFonts w:ascii="Arial" w:hAnsi="Arial" w:cs="Arial"/>
        </w:rPr>
        <w:t xml:space="preserve">Stečajna upraviteljica navodi da nije sastavila obračun troškova sukladno čl. 170 SZ-a obzirom da nije mogla znati za koji iznos će se na današnjem ročištu nekretnina prodati, stoga se obvezuje, a nakon dovršetka današnjeg ročišta u roku </w:t>
      </w:r>
      <w:r w:rsidR="00ED082B">
        <w:rPr>
          <w:rFonts w:ascii="Arial" w:hAnsi="Arial" w:cs="Arial"/>
        </w:rPr>
        <w:t>8</w:t>
      </w:r>
      <w:r w:rsidRPr="00ED082B">
        <w:rPr>
          <w:rFonts w:ascii="Arial" w:hAnsi="Arial" w:cs="Arial"/>
        </w:rPr>
        <w:t xml:space="preserve"> dana</w:t>
      </w:r>
      <w:r w:rsidR="00ED082B">
        <w:rPr>
          <w:rFonts w:ascii="Arial" w:hAnsi="Arial" w:cs="Arial"/>
        </w:rPr>
        <w:t xml:space="preserve"> od pravomoćnosti dosude</w:t>
      </w:r>
      <w:r w:rsidRPr="00ED082B">
        <w:rPr>
          <w:rFonts w:ascii="Arial" w:hAnsi="Arial" w:cs="Arial"/>
        </w:rPr>
        <w:t xml:space="preserve"> dostaviti obračun troškova sukladno čl. 170 SZ-a.</w:t>
      </w:r>
    </w:p>
    <w:p w:rsidRPr="00215A78" w:rsidR="00912DC9" w:rsidP="00912DC9" w:rsidRDefault="00912DC9" w14:paraId="0F21EEE1" w14:textId="77777777">
      <w:pPr>
        <w:ind w:firstLine="708"/>
        <w:jc w:val="both"/>
        <w:rPr>
          <w:rFonts w:ascii="Arial" w:hAnsi="Arial" w:cs="Arial"/>
        </w:rPr>
      </w:pPr>
    </w:p>
    <w:p w:rsidRPr="00215A78" w:rsidR="00912DC9" w:rsidP="00634403" w:rsidRDefault="00912DC9" w14:paraId="25B15CFC" w14:textId="441AFEAA">
      <w:pPr>
        <w:rPr>
          <w:rFonts w:ascii="Arial" w:hAnsi="Arial" w:cs="Arial"/>
        </w:rPr>
      </w:pPr>
    </w:p>
    <w:p w:rsidRPr="00215A78" w:rsidR="00634403" w:rsidP="00634403" w:rsidRDefault="00634403" w14:paraId="5FBBB17A" w14:textId="480DB57F">
      <w:pPr>
        <w:rPr>
          <w:rFonts w:ascii="Arial" w:hAnsi="Arial" w:cs="Arial"/>
        </w:rPr>
      </w:pPr>
      <w:r w:rsidRPr="00215A78">
        <w:rPr>
          <w:rFonts w:ascii="Arial" w:hAnsi="Arial" w:cs="Arial"/>
        </w:rPr>
        <w:t>Sudac utvrđuje da nema drugih ponuda.</w:t>
      </w:r>
    </w:p>
    <w:p w:rsidRPr="00215A78" w:rsidR="00700B84" w:rsidP="00634403" w:rsidRDefault="00700B84" w14:paraId="50F896B0" w14:textId="6BB9B7B3">
      <w:pPr>
        <w:rPr>
          <w:rFonts w:ascii="Arial" w:hAnsi="Arial" w:cs="Arial"/>
        </w:rPr>
      </w:pPr>
    </w:p>
    <w:p w:rsidRPr="00215A78" w:rsidR="00700B84" w:rsidP="00700B84" w:rsidRDefault="00700B84" w14:paraId="1986594F" w14:textId="77777777">
      <w:pPr>
        <w:outlineLvl w:val="0"/>
        <w:rPr>
          <w:rFonts w:ascii="Arial" w:hAnsi="Arial" w:cs="Arial"/>
        </w:rPr>
      </w:pPr>
      <w:r w:rsidRPr="00215A78">
        <w:rPr>
          <w:rFonts w:ascii="Arial" w:hAnsi="Arial" w:cs="Arial"/>
        </w:rPr>
        <w:t xml:space="preserve">Sud donosi </w:t>
      </w:r>
    </w:p>
    <w:p w:rsidRPr="00215A78" w:rsidR="00700B84" w:rsidP="00700B84" w:rsidRDefault="00700B84" w14:paraId="521CDA27" w14:textId="77777777">
      <w:pPr>
        <w:outlineLvl w:val="0"/>
        <w:rPr>
          <w:rFonts w:ascii="Arial" w:hAnsi="Arial" w:cs="Arial"/>
        </w:rPr>
      </w:pPr>
    </w:p>
    <w:p w:rsidRPr="00215A78" w:rsidR="00700B84" w:rsidP="00700B84" w:rsidRDefault="00ED082B" w14:paraId="37E9FBAF" w14:textId="7418A231">
      <w:pPr>
        <w:jc w:val="center"/>
        <w:outlineLvl w:val="0"/>
        <w:rPr>
          <w:rFonts w:ascii="Arial" w:hAnsi="Arial" w:cs="Arial"/>
        </w:rPr>
      </w:pPr>
      <w:r w:rsidRPr="00ED082B">
        <w:rPr>
          <w:rFonts w:ascii="Arial" w:hAnsi="Arial" w:cs="Arial"/>
        </w:rPr>
        <w:t>z a k lj u č a k</w:t>
      </w:r>
    </w:p>
    <w:p w:rsidRPr="00215A78" w:rsidR="00700B84" w:rsidP="00700B84" w:rsidRDefault="00700B84" w14:paraId="26694989" w14:textId="77777777">
      <w:pPr>
        <w:ind w:firstLine="708"/>
        <w:jc w:val="center"/>
        <w:outlineLvl w:val="0"/>
        <w:rPr>
          <w:rFonts w:ascii="Arial" w:hAnsi="Arial" w:cs="Arial"/>
        </w:rPr>
      </w:pPr>
    </w:p>
    <w:p w:rsidRPr="00215A78" w:rsidR="00634403" w:rsidP="00634403" w:rsidRDefault="00634403" w14:paraId="3E9480B1" w14:textId="77777777">
      <w:pPr>
        <w:rPr>
          <w:rFonts w:ascii="Arial" w:hAnsi="Arial" w:cs="Arial"/>
        </w:rPr>
      </w:pPr>
    </w:p>
    <w:p w:rsidRPr="00215A78" w:rsidR="00634403" w:rsidP="00634403" w:rsidRDefault="00C02E70" w14:paraId="6219EB4D" w14:textId="674FD7B0">
      <w:pPr>
        <w:rPr>
          <w:rFonts w:ascii="Arial" w:hAnsi="Arial" w:cs="Arial"/>
        </w:rPr>
      </w:pPr>
      <w:r w:rsidRPr="00215A78">
        <w:rPr>
          <w:rFonts w:ascii="Arial" w:hAnsi="Arial" w:cs="Arial"/>
        </w:rPr>
        <w:t>Usmena j</w:t>
      </w:r>
      <w:r w:rsidRPr="00215A78" w:rsidR="00634403">
        <w:rPr>
          <w:rFonts w:ascii="Arial" w:hAnsi="Arial" w:cs="Arial"/>
        </w:rPr>
        <w:t xml:space="preserve">avna dražba za </w:t>
      </w:r>
      <w:r w:rsidRPr="00215A78" w:rsidR="00166D1B">
        <w:rPr>
          <w:rFonts w:ascii="Arial" w:hAnsi="Arial" w:cs="Arial"/>
        </w:rPr>
        <w:t xml:space="preserve">predmetnu </w:t>
      </w:r>
      <w:r w:rsidRPr="00215A78" w:rsidR="00634403">
        <w:rPr>
          <w:rFonts w:ascii="Arial" w:hAnsi="Arial" w:cs="Arial"/>
        </w:rPr>
        <w:t>nekretninu</w:t>
      </w:r>
      <w:r w:rsidRPr="00215A78" w:rsidR="00512BEE">
        <w:rPr>
          <w:rFonts w:ascii="Arial" w:hAnsi="Arial" w:cs="Arial"/>
        </w:rPr>
        <w:t xml:space="preserve"> </w:t>
      </w:r>
      <w:r w:rsidRPr="00215A78" w:rsidR="00634403">
        <w:rPr>
          <w:rFonts w:ascii="Arial" w:hAnsi="Arial" w:cs="Arial"/>
        </w:rPr>
        <w:t xml:space="preserve"> je dovršena.</w:t>
      </w:r>
    </w:p>
    <w:p w:rsidRPr="00215A78" w:rsidR="00442544" w:rsidP="00803D10" w:rsidRDefault="00442544" w14:paraId="1764E37C" w14:textId="77777777">
      <w:pPr>
        <w:rPr>
          <w:rFonts w:ascii="Arial" w:hAnsi="Arial" w:cs="Arial"/>
        </w:rPr>
      </w:pPr>
    </w:p>
    <w:p w:rsidRPr="00215A78" w:rsidR="00F373D0" w:rsidP="00F373D0" w:rsidRDefault="00686101" w14:paraId="57CE650A" w14:textId="7A6FEA44">
      <w:pPr>
        <w:ind w:firstLine="708"/>
        <w:jc w:val="both"/>
        <w:rPr>
          <w:rFonts w:ascii="Arial" w:hAnsi="Arial" w:cs="Arial"/>
        </w:rPr>
      </w:pPr>
      <w:r w:rsidRPr="00215A78">
        <w:rPr>
          <w:rFonts w:ascii="Arial" w:hAnsi="Arial" w:cs="Arial"/>
        </w:rPr>
        <w:t xml:space="preserve">Utvrđuje se </w:t>
      </w:r>
      <w:r w:rsidRPr="006530E2">
        <w:rPr>
          <w:rFonts w:ascii="Arial" w:hAnsi="Arial" w:cs="Arial"/>
        </w:rPr>
        <w:t xml:space="preserve">da </w:t>
      </w:r>
      <w:r w:rsidRPr="006530E2" w:rsidR="0092098C">
        <w:rPr>
          <w:rFonts w:ascii="Arial" w:hAnsi="Arial" w:cs="Arial"/>
        </w:rPr>
        <w:t xml:space="preserve"> je ponuditelj </w:t>
      </w:r>
      <w:r w:rsidRPr="006530E2" w:rsidR="006530E2">
        <w:rPr>
          <w:rFonts w:ascii="Arial" w:hAnsi="Arial" w:cs="Arial"/>
          <w:color w:val="000000"/>
          <w:shd w:val="clear" w:color="auto" w:fill="FFFFFF"/>
        </w:rPr>
        <w:t>ABC</w:t>
      </w:r>
      <w:r w:rsidRPr="00215A78" w:rsidR="006530E2">
        <w:rPr>
          <w:rFonts w:ascii="Arial" w:hAnsi="Arial" w:cs="Arial"/>
          <w:color w:val="000000"/>
          <w:shd w:val="clear" w:color="auto" w:fill="FFFFFF"/>
        </w:rPr>
        <w:t xml:space="preserve"> GRUPA d.o.o., OIB: 12275261981, Maršala Tita 34, </w:t>
      </w:r>
      <w:r w:rsidRPr="007A01C3" w:rsidR="006530E2">
        <w:rPr>
          <w:rFonts w:ascii="Arial" w:hAnsi="Arial" w:cs="Arial"/>
          <w:color w:val="000000"/>
          <w:shd w:val="clear" w:color="auto" w:fill="FFFFFF"/>
        </w:rPr>
        <w:t>Nedelišće</w:t>
      </w:r>
      <w:r w:rsidRPr="00B9164E" w:rsidR="006530E2">
        <w:rPr>
          <w:rFonts w:ascii="Arial" w:hAnsi="Arial" w:cs="Arial"/>
        </w:rPr>
        <w:t xml:space="preserve"> </w:t>
      </w:r>
      <w:r w:rsidRPr="00B9164E" w:rsidR="0092098C">
        <w:rPr>
          <w:rFonts w:ascii="Arial" w:hAnsi="Arial" w:cs="Arial"/>
        </w:rPr>
        <w:t xml:space="preserve">ponudio najveću cijenu  za nekretninu stečajnog dužnika upisanu u </w:t>
      </w:r>
      <w:r w:rsidRPr="00B9164E">
        <w:rPr>
          <w:rFonts w:ascii="Arial" w:hAnsi="Arial" w:cs="Arial"/>
        </w:rPr>
        <w:t xml:space="preserve">nekretnina u vlasništvu stečajnog dužnika upisana u </w:t>
      </w:r>
      <w:r w:rsidRPr="00B9164E" w:rsidR="00AF60D5">
        <w:rPr>
          <w:rFonts w:ascii="Arial" w:hAnsi="Arial" w:cs="Arial"/>
        </w:rPr>
        <w:t xml:space="preserve">zemljišnim knjigama Općinskog suda u Novom Zagrebu, </w:t>
      </w:r>
      <w:r w:rsidRPr="00B9164E" w:rsidR="00392081">
        <w:rPr>
          <w:rFonts w:ascii="Arial" w:hAnsi="Arial" w:cs="Arial"/>
        </w:rPr>
        <w:t xml:space="preserve">Zemljišnoknjižni odjel Novi Zagreb upisanih u </w:t>
      </w:r>
      <w:r w:rsidRPr="00B9164E" w:rsidR="00392081">
        <w:rPr>
          <w:rFonts w:ascii="Arial" w:hAnsi="Arial" w:cs="Arial" w:eastAsiaTheme="minorHAnsi"/>
          <w:lang w:eastAsia="en-US"/>
        </w:rPr>
        <w:t>u zk.ul.br. 50180 (E-5) k.o. Blato Novo, koja se sastoji od 1277/10000 dijela k.č.br. Stambena zgrada br. 6 D i dvorište, Karlovačka cesta, površine 583 m2 (Stambena zgrada br. 6 D, Karlovačka cesta, površine 191 m2, dvorište površine 392 m2), ukupno površine 583 m2,  povezano s vlasništvom stana oznake oznake L5 na drugom katu, sadržaja: predprostor 1, dnevni boravak i blagovanje, kuhinja, predprostor 2, kupaonica, soba 1, soba 2, neto korisne površine 68,00 m2 s balkonom neto korisne površine 6,40 m2, ukupne neto korisne površine 74,40 m2 i pripadajućim vanjskim parkirališnim mjestom oznake P5 neto korisne površine 12,00 m2, u planu posebnih dijelova zgrade oz</w:t>
      </w:r>
      <w:r w:rsidRPr="002A5F3F" w:rsidR="00392081">
        <w:rPr>
          <w:rFonts w:ascii="Arial" w:hAnsi="Arial" w:cs="Arial" w:eastAsiaTheme="minorHAnsi"/>
          <w:lang w:eastAsia="en-US"/>
        </w:rPr>
        <w:t>načeno dijagonalno pod 45° šrafirano plavom punom linijom</w:t>
      </w:r>
      <w:r w:rsidR="00B9164E">
        <w:rPr>
          <w:rFonts w:ascii="Arial" w:hAnsi="Arial" w:cs="Arial"/>
        </w:rPr>
        <w:t xml:space="preserve"> </w:t>
      </w:r>
      <w:r w:rsidRPr="00215A78" w:rsidR="00F373D0">
        <w:rPr>
          <w:rFonts w:ascii="Arial" w:hAnsi="Arial" w:cs="Arial"/>
        </w:rPr>
        <w:t>te da je ispunio uvjete da mu se dosudi predmetna nekretnina.</w:t>
      </w:r>
    </w:p>
    <w:p w:rsidRPr="00215A78" w:rsidR="00686101" w:rsidP="00686101" w:rsidRDefault="00686101" w14:paraId="1477BEDA" w14:textId="2407108B">
      <w:pPr>
        <w:jc w:val="both"/>
        <w:rPr>
          <w:rFonts w:ascii="Arial" w:hAnsi="Arial" w:cs="Arial"/>
        </w:rPr>
      </w:pPr>
    </w:p>
    <w:p w:rsidRPr="00215A78" w:rsidR="00827110" w:rsidP="00827110" w:rsidRDefault="00827110" w14:paraId="796C2552" w14:textId="77777777">
      <w:pPr>
        <w:ind w:firstLine="708"/>
        <w:jc w:val="both"/>
        <w:rPr>
          <w:rFonts w:ascii="Arial" w:hAnsi="Arial" w:cs="Arial"/>
        </w:rPr>
      </w:pPr>
      <w:r w:rsidRPr="00215A78">
        <w:rPr>
          <w:rFonts w:ascii="Arial" w:hAnsi="Arial" w:cs="Arial"/>
        </w:rPr>
        <w:lastRenderedPageBreak/>
        <w:t>O dosudi nekretnine kupcu sud će donijeti rješenje o dosudi koje će dostaviti strankama i svim osobama koje su sudjelovale na dražbi kao ponuditelji.</w:t>
      </w:r>
    </w:p>
    <w:p w:rsidRPr="00215A78" w:rsidR="00827110" w:rsidP="00827110" w:rsidRDefault="00827110" w14:paraId="44E0B659" w14:textId="77777777">
      <w:pPr>
        <w:jc w:val="both"/>
        <w:rPr>
          <w:rFonts w:ascii="Arial" w:hAnsi="Arial" w:cs="Arial"/>
        </w:rPr>
      </w:pPr>
    </w:p>
    <w:p w:rsidRPr="00215A78" w:rsidR="00010117" w:rsidP="00006502" w:rsidRDefault="00010117" w14:paraId="50E16A84" w14:textId="77777777">
      <w:pPr>
        <w:jc w:val="both"/>
        <w:rPr>
          <w:rFonts w:ascii="Arial" w:hAnsi="Arial" w:cs="Arial"/>
          <w:i/>
          <w:color w:val="C00000"/>
        </w:rPr>
      </w:pPr>
    </w:p>
    <w:p w:rsidRPr="00215A78" w:rsidR="00E70626" w:rsidP="00006502" w:rsidRDefault="00006502" w14:paraId="72C02211" w14:textId="77777777">
      <w:pPr>
        <w:jc w:val="both"/>
        <w:rPr>
          <w:rFonts w:ascii="Arial" w:hAnsi="Arial" w:cs="Arial"/>
        </w:rPr>
      </w:pPr>
      <w:r w:rsidRPr="00215A78">
        <w:rPr>
          <w:rFonts w:ascii="Arial" w:hAnsi="Arial" w:cs="Arial"/>
        </w:rPr>
        <w:t>Sud donosi</w:t>
      </w:r>
    </w:p>
    <w:p w:rsidRPr="00215A78" w:rsidR="00006502" w:rsidP="00006502" w:rsidRDefault="00006502" w14:paraId="4FE7D764" w14:textId="77777777">
      <w:pPr>
        <w:jc w:val="both"/>
        <w:rPr>
          <w:rFonts w:ascii="Arial" w:hAnsi="Arial" w:cs="Arial"/>
        </w:rPr>
      </w:pPr>
    </w:p>
    <w:p w:rsidR="00006502" w:rsidP="00006502" w:rsidRDefault="00010117" w14:paraId="0C3F02DB" w14:textId="0DF41E36">
      <w:pPr>
        <w:jc w:val="center"/>
        <w:rPr>
          <w:rFonts w:ascii="Arial" w:hAnsi="Arial" w:cs="Arial"/>
        </w:rPr>
      </w:pPr>
      <w:r w:rsidRPr="00215A78">
        <w:rPr>
          <w:rFonts w:ascii="Arial" w:hAnsi="Arial" w:cs="Arial"/>
        </w:rPr>
        <w:t>z a k lj u č a k</w:t>
      </w:r>
    </w:p>
    <w:p w:rsidRPr="00215A78" w:rsidR="008C4672" w:rsidP="00006502" w:rsidRDefault="008C4672" w14:paraId="6937A387" w14:textId="77777777">
      <w:pPr>
        <w:jc w:val="center"/>
        <w:rPr>
          <w:rFonts w:ascii="Arial" w:hAnsi="Arial" w:cs="Arial"/>
        </w:rPr>
      </w:pPr>
    </w:p>
    <w:p w:rsidRPr="00215A78" w:rsidR="00006502" w:rsidP="00006502" w:rsidRDefault="00FC0095" w14:paraId="685D31C5" w14:textId="77777777">
      <w:pPr>
        <w:jc w:val="both"/>
        <w:rPr>
          <w:rFonts w:ascii="Arial" w:hAnsi="Arial" w:cs="Arial"/>
        </w:rPr>
      </w:pPr>
      <w:r w:rsidRPr="00215A78">
        <w:rPr>
          <w:rFonts w:ascii="Arial" w:hAnsi="Arial" w:cs="Arial"/>
        </w:rPr>
        <w:tab/>
        <w:t>Današ</w:t>
      </w:r>
      <w:r w:rsidRPr="00215A78" w:rsidR="00006502">
        <w:rPr>
          <w:rFonts w:ascii="Arial" w:hAnsi="Arial" w:cs="Arial"/>
        </w:rPr>
        <w:t>nje ročište je dovršeno.</w:t>
      </w:r>
    </w:p>
    <w:p w:rsidRPr="00215A78" w:rsidR="00006502" w:rsidP="00E70626" w:rsidRDefault="00006502" w14:paraId="5A4B44D5" w14:textId="77777777">
      <w:pPr>
        <w:jc w:val="center"/>
        <w:rPr>
          <w:rFonts w:ascii="Arial" w:hAnsi="Arial" w:cs="Arial"/>
        </w:rPr>
      </w:pPr>
    </w:p>
    <w:p w:rsidRPr="00215A78" w:rsidR="00006502" w:rsidP="00E70626" w:rsidRDefault="00006502" w14:paraId="149C794C" w14:textId="77777777">
      <w:pPr>
        <w:jc w:val="center"/>
        <w:rPr>
          <w:rFonts w:ascii="Arial" w:hAnsi="Arial" w:cs="Arial"/>
        </w:rPr>
      </w:pPr>
    </w:p>
    <w:p w:rsidRPr="00215A78" w:rsidR="00E70626" w:rsidP="00E70626" w:rsidRDefault="00817CE0" w14:paraId="51E60AE3" w14:textId="57BD6C77">
      <w:pPr>
        <w:jc w:val="center"/>
        <w:rPr>
          <w:rFonts w:ascii="Arial" w:hAnsi="Arial" w:cs="Arial"/>
        </w:rPr>
      </w:pPr>
      <w:r w:rsidRPr="00215A78">
        <w:rPr>
          <w:rFonts w:ascii="Arial" w:hAnsi="Arial" w:cs="Arial"/>
        </w:rPr>
        <w:t xml:space="preserve">Dovršeno </w:t>
      </w:r>
      <w:r w:rsidRPr="006530E2">
        <w:rPr>
          <w:rFonts w:ascii="Arial" w:hAnsi="Arial" w:cs="Arial"/>
        </w:rPr>
        <w:t xml:space="preserve">u </w:t>
      </w:r>
      <w:r w:rsidRPr="006530E2" w:rsidR="00621B18">
        <w:rPr>
          <w:rFonts w:ascii="Arial" w:hAnsi="Arial" w:cs="Arial"/>
        </w:rPr>
        <w:t>1</w:t>
      </w:r>
      <w:r w:rsidRPr="006530E2" w:rsidR="006530E2">
        <w:rPr>
          <w:rFonts w:ascii="Arial" w:hAnsi="Arial" w:cs="Arial"/>
        </w:rPr>
        <w:t>5:20</w:t>
      </w:r>
      <w:r w:rsidRPr="006530E2" w:rsidR="00621B18">
        <w:rPr>
          <w:rFonts w:ascii="Arial" w:hAnsi="Arial" w:cs="Arial"/>
        </w:rPr>
        <w:t xml:space="preserve"> </w:t>
      </w:r>
      <w:r w:rsidRPr="006530E2" w:rsidR="00E70626">
        <w:rPr>
          <w:rFonts w:ascii="Arial" w:hAnsi="Arial" w:cs="Arial"/>
        </w:rPr>
        <w:t>sati.</w:t>
      </w:r>
    </w:p>
    <w:p w:rsidRPr="00215A78" w:rsidR="00E70626" w:rsidP="00E70626" w:rsidRDefault="00E70626" w14:paraId="013C7BBD" w14:textId="77777777">
      <w:pPr>
        <w:rPr>
          <w:rFonts w:ascii="Arial" w:hAnsi="Arial" w:cs="Arial"/>
        </w:rPr>
      </w:pPr>
    </w:p>
    <w:p w:rsidRPr="00215A78" w:rsidR="00E70626" w:rsidP="00E70626" w:rsidRDefault="00E70626" w14:paraId="0863A9E6" w14:textId="77777777">
      <w:pPr>
        <w:jc w:val="center"/>
        <w:rPr>
          <w:rFonts w:ascii="Arial" w:hAnsi="Arial" w:cs="Arial"/>
        </w:rPr>
      </w:pPr>
      <w:r w:rsidRPr="00215A78">
        <w:rPr>
          <w:rFonts w:ascii="Arial" w:hAnsi="Arial" w:cs="Arial"/>
        </w:rPr>
        <w:t>SUDAC</w:t>
      </w:r>
    </w:p>
    <w:p w:rsidRPr="00215A78" w:rsidR="00E70626" w:rsidP="00E70626" w:rsidRDefault="00E70626" w14:paraId="7279A4C9" w14:textId="77777777">
      <w:pPr>
        <w:jc w:val="center"/>
        <w:rPr>
          <w:rFonts w:ascii="Arial" w:hAnsi="Arial" w:cs="Arial"/>
        </w:rPr>
      </w:pPr>
    </w:p>
    <w:p w:rsidRPr="00215A78" w:rsidR="00E70626" w:rsidP="00E70626" w:rsidRDefault="00E70626" w14:paraId="3FB39C42" w14:textId="77777777">
      <w:pPr>
        <w:jc w:val="center"/>
        <w:rPr>
          <w:rFonts w:ascii="Arial" w:hAnsi="Arial" w:cs="Arial"/>
        </w:rPr>
      </w:pPr>
    </w:p>
    <w:p w:rsidRPr="00215A78" w:rsidR="00E70626" w:rsidP="00E70626" w:rsidRDefault="00E70626" w14:paraId="687E5B21" w14:textId="5AFD7AAF">
      <w:pPr>
        <w:jc w:val="center"/>
        <w:rPr>
          <w:rFonts w:ascii="Arial" w:hAnsi="Arial" w:cs="Arial"/>
        </w:rPr>
      </w:pPr>
      <w:r w:rsidRPr="00215A78">
        <w:rPr>
          <w:rFonts w:ascii="Arial" w:hAnsi="Arial" w:cs="Arial"/>
        </w:rPr>
        <w:t xml:space="preserve">ZAPISNIČAR     </w:t>
      </w:r>
      <w:r w:rsidRPr="00215A78" w:rsidR="00614BF7">
        <w:rPr>
          <w:rFonts w:ascii="Arial" w:hAnsi="Arial" w:cs="Arial"/>
        </w:rPr>
        <w:t xml:space="preserve">                       </w:t>
      </w:r>
      <w:r w:rsidRPr="00215A78" w:rsidR="00614BF7">
        <w:rPr>
          <w:rFonts w:ascii="Arial" w:hAnsi="Arial" w:cs="Arial"/>
        </w:rPr>
        <w:tab/>
        <w:t xml:space="preserve">   </w:t>
      </w:r>
      <w:r w:rsidRPr="00215A78" w:rsidR="00614BF7">
        <w:rPr>
          <w:rFonts w:ascii="Arial" w:hAnsi="Arial" w:cs="Arial"/>
        </w:rPr>
        <w:tab/>
      </w:r>
      <w:r w:rsidRPr="00215A78" w:rsidR="00614BF7">
        <w:rPr>
          <w:rFonts w:ascii="Arial" w:hAnsi="Arial" w:cs="Arial"/>
        </w:rPr>
        <w:tab/>
      </w:r>
      <w:r w:rsidRPr="00215A78" w:rsidR="00614BF7">
        <w:rPr>
          <w:rFonts w:ascii="Arial" w:hAnsi="Arial" w:cs="Arial"/>
        </w:rPr>
        <w:tab/>
        <w:t>STEČAJNI UPRAVITELJ</w:t>
      </w:r>
    </w:p>
    <w:p w:rsidRPr="00215A78" w:rsidR="00D40179" w:rsidP="00621B18" w:rsidRDefault="00D40179" w14:paraId="527AE1F2" w14:textId="77777777">
      <w:pPr>
        <w:rPr>
          <w:rFonts w:ascii="Arial" w:hAnsi="Arial" w:cs="Arial"/>
        </w:rPr>
      </w:pPr>
    </w:p>
    <w:p w:rsidRPr="00215A78" w:rsidR="008B3364" w:rsidP="00387760" w:rsidRDefault="008B3364" w14:paraId="4F3ADC67"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8B3364" w:rsidP="00387760" w:rsidRDefault="008B3364" w14:paraId="20262CF1" w14:textId="77777777">
      <w:pPr>
        <w:rPr>
          <w:rFonts w:ascii="Arial" w:hAnsi="Arial" w:cs="Arial"/>
        </w:rPr>
      </w:pPr>
    </w:p>
    <w:p w:rsidRPr="00215A78" w:rsidR="009F2719" w:rsidP="009F2719" w:rsidRDefault="009F2719" w14:paraId="684D6160" w14:textId="0F4E3A57">
      <w:pPr>
        <w:ind w:left="6480" w:firstLine="720"/>
        <w:rPr>
          <w:rFonts w:ascii="Arial" w:hAnsi="Arial" w:cs="Arial"/>
        </w:rPr>
      </w:pPr>
      <w:r>
        <w:rPr>
          <w:rFonts w:ascii="Arial" w:hAnsi="Arial" w:cs="Arial"/>
        </w:rPr>
        <w:t>PONUDITELJI</w:t>
      </w: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5FE7814D">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F907FE">
      <w:rPr>
        <w:rFonts w:ascii="Arial" w:hAnsi="Arial" w:cs="Arial"/>
        <w:noProof/>
      </w:rPr>
      <w:t>4</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4D070D">
      <w:rPr>
        <w:rFonts w:ascii="Arial" w:hAnsi="Arial" w:cs="Arial"/>
      </w:rPr>
      <w:t>944</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4"/>
  </w:num>
  <w:num w:numId="3">
    <w:abstractNumId w:val="8"/>
  </w:num>
  <w:num w:numId="4">
    <w:abstractNumId w:val="6"/>
  </w:num>
  <w:num w:numId="5">
    <w:abstractNumId w:val="2"/>
  </w:num>
  <w:num w:numId="6">
    <w:abstractNumId w:val="11"/>
  </w:num>
  <w:num w:numId="7">
    <w:abstractNumId w:val="0"/>
  </w:num>
  <w:num w:numId="8">
    <w:abstractNumId w:val="1"/>
  </w:num>
  <w:num w:numId="9">
    <w:abstractNumId w:val="3"/>
  </w:num>
  <w:num w:numId="10">
    <w:abstractNumId w:val="9"/>
  </w:num>
  <w:num w:numId="11">
    <w:abstractNumId w:val="7"/>
  </w:num>
  <w:num w:numId="12">
    <w:abstractNumId w:val="5"/>
  </w:num>
  <w:num w:numId="13">
    <w:abstractNumId w:val="1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6556"/>
    <w:rsid w:val="00030E85"/>
    <w:rsid w:val="00036B08"/>
    <w:rsid w:val="000372E3"/>
    <w:rsid w:val="00037EC9"/>
    <w:rsid w:val="00047621"/>
    <w:rsid w:val="00077105"/>
    <w:rsid w:val="000A2DEC"/>
    <w:rsid w:val="000A4431"/>
    <w:rsid w:val="000C3E63"/>
    <w:rsid w:val="000E04A3"/>
    <w:rsid w:val="000E479D"/>
    <w:rsid w:val="000F5508"/>
    <w:rsid w:val="00100767"/>
    <w:rsid w:val="001055B2"/>
    <w:rsid w:val="0010677C"/>
    <w:rsid w:val="00111AE7"/>
    <w:rsid w:val="00117359"/>
    <w:rsid w:val="00121F82"/>
    <w:rsid w:val="00123B54"/>
    <w:rsid w:val="0012411D"/>
    <w:rsid w:val="00125E07"/>
    <w:rsid w:val="00127577"/>
    <w:rsid w:val="00133779"/>
    <w:rsid w:val="0013438B"/>
    <w:rsid w:val="00137563"/>
    <w:rsid w:val="001403F7"/>
    <w:rsid w:val="00140A26"/>
    <w:rsid w:val="0014741F"/>
    <w:rsid w:val="00147962"/>
    <w:rsid w:val="00153317"/>
    <w:rsid w:val="00157790"/>
    <w:rsid w:val="00160F72"/>
    <w:rsid w:val="00166D1B"/>
    <w:rsid w:val="00171557"/>
    <w:rsid w:val="00172462"/>
    <w:rsid w:val="00172DDE"/>
    <w:rsid w:val="001978F0"/>
    <w:rsid w:val="001A151B"/>
    <w:rsid w:val="001B12A5"/>
    <w:rsid w:val="001B580F"/>
    <w:rsid w:val="001E6CC4"/>
    <w:rsid w:val="001F2308"/>
    <w:rsid w:val="001F4DEF"/>
    <w:rsid w:val="002010FD"/>
    <w:rsid w:val="00215A78"/>
    <w:rsid w:val="00265676"/>
    <w:rsid w:val="00270FB4"/>
    <w:rsid w:val="00273D3E"/>
    <w:rsid w:val="002752EA"/>
    <w:rsid w:val="002950DF"/>
    <w:rsid w:val="002A5F3F"/>
    <w:rsid w:val="002A7AC4"/>
    <w:rsid w:val="002C00E1"/>
    <w:rsid w:val="002C1CE6"/>
    <w:rsid w:val="002C6516"/>
    <w:rsid w:val="002C73E2"/>
    <w:rsid w:val="002E1A0E"/>
    <w:rsid w:val="002E591A"/>
    <w:rsid w:val="002E7B7F"/>
    <w:rsid w:val="002E7EDC"/>
    <w:rsid w:val="002F541D"/>
    <w:rsid w:val="00314D40"/>
    <w:rsid w:val="00322F2F"/>
    <w:rsid w:val="003250A2"/>
    <w:rsid w:val="00340E42"/>
    <w:rsid w:val="00351757"/>
    <w:rsid w:val="00364377"/>
    <w:rsid w:val="003675E8"/>
    <w:rsid w:val="00387760"/>
    <w:rsid w:val="00392081"/>
    <w:rsid w:val="003926D6"/>
    <w:rsid w:val="003A2C96"/>
    <w:rsid w:val="003B2211"/>
    <w:rsid w:val="003B38D3"/>
    <w:rsid w:val="003B4007"/>
    <w:rsid w:val="003C2A47"/>
    <w:rsid w:val="003C2F00"/>
    <w:rsid w:val="003C5713"/>
    <w:rsid w:val="003E07EE"/>
    <w:rsid w:val="003E1F51"/>
    <w:rsid w:val="00420547"/>
    <w:rsid w:val="00442544"/>
    <w:rsid w:val="00460079"/>
    <w:rsid w:val="004760F7"/>
    <w:rsid w:val="004846B7"/>
    <w:rsid w:val="00484861"/>
    <w:rsid w:val="00496D71"/>
    <w:rsid w:val="004B5EBE"/>
    <w:rsid w:val="004B6313"/>
    <w:rsid w:val="004D070D"/>
    <w:rsid w:val="004E5469"/>
    <w:rsid w:val="004E690D"/>
    <w:rsid w:val="004E7512"/>
    <w:rsid w:val="0050498A"/>
    <w:rsid w:val="00512BEE"/>
    <w:rsid w:val="0051372A"/>
    <w:rsid w:val="00514D84"/>
    <w:rsid w:val="00522426"/>
    <w:rsid w:val="00530FCE"/>
    <w:rsid w:val="00536A12"/>
    <w:rsid w:val="005405AB"/>
    <w:rsid w:val="005437F7"/>
    <w:rsid w:val="005456EF"/>
    <w:rsid w:val="0055239B"/>
    <w:rsid w:val="00554224"/>
    <w:rsid w:val="00554268"/>
    <w:rsid w:val="00555271"/>
    <w:rsid w:val="00563E7B"/>
    <w:rsid w:val="00574B61"/>
    <w:rsid w:val="00581CAF"/>
    <w:rsid w:val="00584C65"/>
    <w:rsid w:val="00585756"/>
    <w:rsid w:val="005A7C57"/>
    <w:rsid w:val="005B3B68"/>
    <w:rsid w:val="005B7510"/>
    <w:rsid w:val="005C15B6"/>
    <w:rsid w:val="005C266E"/>
    <w:rsid w:val="005D04DB"/>
    <w:rsid w:val="005E18EB"/>
    <w:rsid w:val="006029A5"/>
    <w:rsid w:val="006033B1"/>
    <w:rsid w:val="00606B0C"/>
    <w:rsid w:val="00606C26"/>
    <w:rsid w:val="00611E92"/>
    <w:rsid w:val="00614BF7"/>
    <w:rsid w:val="00620611"/>
    <w:rsid w:val="00621B18"/>
    <w:rsid w:val="00630E9D"/>
    <w:rsid w:val="00634403"/>
    <w:rsid w:val="0063581B"/>
    <w:rsid w:val="0063623F"/>
    <w:rsid w:val="00641437"/>
    <w:rsid w:val="006530E2"/>
    <w:rsid w:val="00670BAE"/>
    <w:rsid w:val="00686101"/>
    <w:rsid w:val="00694787"/>
    <w:rsid w:val="006A6B02"/>
    <w:rsid w:val="006B4D0C"/>
    <w:rsid w:val="006B697C"/>
    <w:rsid w:val="006B7E79"/>
    <w:rsid w:val="006D72E3"/>
    <w:rsid w:val="006E07EB"/>
    <w:rsid w:val="006E3687"/>
    <w:rsid w:val="006E464C"/>
    <w:rsid w:val="006F4240"/>
    <w:rsid w:val="00700B84"/>
    <w:rsid w:val="00701075"/>
    <w:rsid w:val="00705415"/>
    <w:rsid w:val="00714CA5"/>
    <w:rsid w:val="00715E7F"/>
    <w:rsid w:val="00721D30"/>
    <w:rsid w:val="00732BD2"/>
    <w:rsid w:val="00735084"/>
    <w:rsid w:val="00742ADC"/>
    <w:rsid w:val="00742BAA"/>
    <w:rsid w:val="00750C06"/>
    <w:rsid w:val="007638A9"/>
    <w:rsid w:val="00794FB0"/>
    <w:rsid w:val="007A01C3"/>
    <w:rsid w:val="007A6843"/>
    <w:rsid w:val="007B208B"/>
    <w:rsid w:val="007B3F07"/>
    <w:rsid w:val="007B4446"/>
    <w:rsid w:val="007C44A3"/>
    <w:rsid w:val="007C486B"/>
    <w:rsid w:val="007E39A7"/>
    <w:rsid w:val="00803D10"/>
    <w:rsid w:val="00807A79"/>
    <w:rsid w:val="00816F0E"/>
    <w:rsid w:val="00817BC1"/>
    <w:rsid w:val="00817CE0"/>
    <w:rsid w:val="008208ED"/>
    <w:rsid w:val="0082141A"/>
    <w:rsid w:val="0082480F"/>
    <w:rsid w:val="00827110"/>
    <w:rsid w:val="00847A6B"/>
    <w:rsid w:val="008641D1"/>
    <w:rsid w:val="008852A7"/>
    <w:rsid w:val="00895527"/>
    <w:rsid w:val="00897DDB"/>
    <w:rsid w:val="008B3364"/>
    <w:rsid w:val="008B707B"/>
    <w:rsid w:val="008C4672"/>
    <w:rsid w:val="008C6E1B"/>
    <w:rsid w:val="008D2726"/>
    <w:rsid w:val="008E6FB3"/>
    <w:rsid w:val="008E7D37"/>
    <w:rsid w:val="009029E8"/>
    <w:rsid w:val="00904EDE"/>
    <w:rsid w:val="00911CC8"/>
    <w:rsid w:val="00912DC9"/>
    <w:rsid w:val="0092070B"/>
    <w:rsid w:val="0092098C"/>
    <w:rsid w:val="00927029"/>
    <w:rsid w:val="0093308F"/>
    <w:rsid w:val="0093583C"/>
    <w:rsid w:val="00937279"/>
    <w:rsid w:val="00946A38"/>
    <w:rsid w:val="009619D8"/>
    <w:rsid w:val="009760C1"/>
    <w:rsid w:val="00977A80"/>
    <w:rsid w:val="00980B10"/>
    <w:rsid w:val="00983745"/>
    <w:rsid w:val="0099163C"/>
    <w:rsid w:val="009A2831"/>
    <w:rsid w:val="009A4250"/>
    <w:rsid w:val="009B29F6"/>
    <w:rsid w:val="009C5DF9"/>
    <w:rsid w:val="009D50CD"/>
    <w:rsid w:val="009E10D4"/>
    <w:rsid w:val="009E5829"/>
    <w:rsid w:val="009F2719"/>
    <w:rsid w:val="009F432F"/>
    <w:rsid w:val="009F4BCD"/>
    <w:rsid w:val="009F4DF4"/>
    <w:rsid w:val="00A202B1"/>
    <w:rsid w:val="00A2039F"/>
    <w:rsid w:val="00A22218"/>
    <w:rsid w:val="00A25232"/>
    <w:rsid w:val="00A40E13"/>
    <w:rsid w:val="00A54135"/>
    <w:rsid w:val="00A6379D"/>
    <w:rsid w:val="00A918CD"/>
    <w:rsid w:val="00A9531E"/>
    <w:rsid w:val="00AA7AF5"/>
    <w:rsid w:val="00AB7328"/>
    <w:rsid w:val="00AC09C6"/>
    <w:rsid w:val="00AC744B"/>
    <w:rsid w:val="00AE0B3E"/>
    <w:rsid w:val="00AE442F"/>
    <w:rsid w:val="00AF4CA3"/>
    <w:rsid w:val="00AF605D"/>
    <w:rsid w:val="00AF60D5"/>
    <w:rsid w:val="00AF69EF"/>
    <w:rsid w:val="00B11C14"/>
    <w:rsid w:val="00B16E5B"/>
    <w:rsid w:val="00B20D15"/>
    <w:rsid w:val="00B23292"/>
    <w:rsid w:val="00B235C0"/>
    <w:rsid w:val="00B25C84"/>
    <w:rsid w:val="00B352FC"/>
    <w:rsid w:val="00B37C4A"/>
    <w:rsid w:val="00B5621A"/>
    <w:rsid w:val="00B639DE"/>
    <w:rsid w:val="00B87CCE"/>
    <w:rsid w:val="00B9164E"/>
    <w:rsid w:val="00B94099"/>
    <w:rsid w:val="00B9537E"/>
    <w:rsid w:val="00BA32A8"/>
    <w:rsid w:val="00BA4082"/>
    <w:rsid w:val="00BB3A55"/>
    <w:rsid w:val="00BB3FE4"/>
    <w:rsid w:val="00BC2CE6"/>
    <w:rsid w:val="00BD2679"/>
    <w:rsid w:val="00BD2F9B"/>
    <w:rsid w:val="00BD6632"/>
    <w:rsid w:val="00BE3D1C"/>
    <w:rsid w:val="00BE4104"/>
    <w:rsid w:val="00BE508B"/>
    <w:rsid w:val="00C02E70"/>
    <w:rsid w:val="00C30C1A"/>
    <w:rsid w:val="00C57161"/>
    <w:rsid w:val="00C655D9"/>
    <w:rsid w:val="00C75BFF"/>
    <w:rsid w:val="00C90E9D"/>
    <w:rsid w:val="00C91B17"/>
    <w:rsid w:val="00C93484"/>
    <w:rsid w:val="00C97DDC"/>
    <w:rsid w:val="00CA7F87"/>
    <w:rsid w:val="00D06F83"/>
    <w:rsid w:val="00D32F7D"/>
    <w:rsid w:val="00D40179"/>
    <w:rsid w:val="00D401D6"/>
    <w:rsid w:val="00D62000"/>
    <w:rsid w:val="00D64950"/>
    <w:rsid w:val="00D64E87"/>
    <w:rsid w:val="00D7008F"/>
    <w:rsid w:val="00D84513"/>
    <w:rsid w:val="00D926D4"/>
    <w:rsid w:val="00DA1706"/>
    <w:rsid w:val="00DA6167"/>
    <w:rsid w:val="00DD2DB9"/>
    <w:rsid w:val="00DD3880"/>
    <w:rsid w:val="00DE152F"/>
    <w:rsid w:val="00DE3DCE"/>
    <w:rsid w:val="00E01FE1"/>
    <w:rsid w:val="00E10FAE"/>
    <w:rsid w:val="00E11BFE"/>
    <w:rsid w:val="00E1307F"/>
    <w:rsid w:val="00E15A72"/>
    <w:rsid w:val="00E21D77"/>
    <w:rsid w:val="00E445CB"/>
    <w:rsid w:val="00E44952"/>
    <w:rsid w:val="00E5087F"/>
    <w:rsid w:val="00E50A72"/>
    <w:rsid w:val="00E51A74"/>
    <w:rsid w:val="00E70626"/>
    <w:rsid w:val="00E83469"/>
    <w:rsid w:val="00E9635D"/>
    <w:rsid w:val="00EA0F2F"/>
    <w:rsid w:val="00EA66FD"/>
    <w:rsid w:val="00EB46AC"/>
    <w:rsid w:val="00EB77B7"/>
    <w:rsid w:val="00EC38AF"/>
    <w:rsid w:val="00EC6812"/>
    <w:rsid w:val="00ED082B"/>
    <w:rsid w:val="00ED3924"/>
    <w:rsid w:val="00EE2EC9"/>
    <w:rsid w:val="00F019AA"/>
    <w:rsid w:val="00F3042B"/>
    <w:rsid w:val="00F3370C"/>
    <w:rsid w:val="00F373D0"/>
    <w:rsid w:val="00F40DEC"/>
    <w:rsid w:val="00F421CF"/>
    <w:rsid w:val="00F65066"/>
    <w:rsid w:val="00F82F96"/>
    <w:rsid w:val="00F907FE"/>
    <w:rsid w:val="00F917E8"/>
    <w:rsid w:val="00F94225"/>
    <w:rsid w:val="00FA226A"/>
    <w:rsid w:val="00FA682A"/>
    <w:rsid w:val="00FB0744"/>
    <w:rsid w:val="00FB5AB5"/>
    <w:rsid w:val="00FC0095"/>
    <w:rsid w:val="00FC06B7"/>
    <w:rsid w:val="00FC1973"/>
    <w:rsid w:val="00FE6E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15. rujna 2022.</izvorni_sadrzaj>
    <derivirana_varijabla naziv="DomainObject.StvarniPocetakDatum_1">15. rujna 2022.</derivirana_varijabla>
  </DomainObject.StvarniPocetakDatum>
  <DomainObject.StvarniZavrsetakDatum>
    <izvorni_sadrzaj>15. rujna 2022.</izvorni_sadrzaj>
    <derivirana_varijabla naziv="DomainObject.StvarniZavrsetakDatum_1">15. rujna 2022.</derivirana_varijabla>
  </DomainObject.StvarniZavrsetakDatum>
  <DomainObject.PlaniraniZavrsetakDatum>
    <izvorni_sadrzaj>15. rujna 2022.</izvorni_sadrzaj>
    <derivirana_varijabla naziv="DomainObject.PlaniraniZavrsetakDatum_1">15. rujna 2022.</derivirana_varijabla>
  </DomainObject.PlaniraniZavrsetakDatum>
  <DomainObject.PlaniraniPocetakDatum>
    <izvorni_sadrzaj>15. rujna 2022.</izvorni_sadrzaj>
    <derivirana_varijabla naziv="DomainObject.PlaniraniPocetakDatum_1">15. rujna 2022.</derivirana_varijabla>
  </DomainObject.PlaniraniPocetakDatum>
  <DomainObject.StvarniPocetakVrijeme>
    <izvorni_sadrzaj>15:09</izvorni_sadrzaj>
    <derivirana_varijabla naziv="DomainObject.StvarniPocetakVrijeme_1">15:09</derivirana_varijabla>
  </DomainObject.StvarniPocetakVrijeme>
  <DomainObject.StvarniZavrsetakVrijeme>
    <izvorni_sadrzaj>15:20</izvorni_sadrzaj>
    <derivirana_varijabla naziv="DomainObject.StvarniZavrsetakVrijeme_1">15:20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14:50</izvorni_sadrzaj>
    <derivirana_varijabla naziv="DomainObject.PlaniraniPocetakVrijeme_1">14:50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rujna 2022.</izvorni_sadrzaj>
    <derivirana_varijabla naziv="DomainObject.Zapisnik.DatumKreiranja_1">16. rujna 2022.</derivirana_varijabla>
  </DomainObject.Zapisnik.DatumKreiranja>
  <DomainObject.Zapisnik.ImovinskaKorist>
    <izvorni_sadrzaj/>
    <derivirana_varijabla naziv="DomainObject.Zapisnik.ImovinskaKorist_1"/>
  </DomainObject.Zapisnik.ImovinskaKorist>
  <DomainObject.Zapisnik.Oznaka>
    <izvorni_sadrzaj>St-352/2010-944</izvorni_sadrzaj>
    <derivirana_varijabla naziv="DomainObject.Zapisnik.Oznaka_1">St-352/2010-944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2022.</izvorni_sadrzaj>
    <derivirana_varijabla naziv="DomainObject.Datum_1">16. rujna 2022.</derivirana_varijabla>
  </DomainObject.Datum>
  <DomainObject.PoslovniBrojDokumenta>
    <izvorni_sadrzaj>St-352/2010-944</izvorni_sadrzaj>
    <derivirana_varijabla naziv="DomainObject.PoslovniBrojDokumenta_1">St-352/2010-944</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CFF5F6-504B-4D4D-A966-5B451C9DBFC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1329</properties:Words>
  <properties:Characters>7343</properties:Characters>
  <properties:Lines>211</properties:Lines>
  <properties:Paragraphs>61</properties:Paragraphs>
  <properties:TotalTime>213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8729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2018-09-19T09:02:00Z</cp:lastPrinted>
  <dcterms:modified xmlns:xsi="http://www.w3.org/2001/XMLSchema-instance" xsi:type="dcterms:W3CDTF">2022-09-16T07:28:00Z</dcterms:modified>
  <cp:revision>18</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St-352/2010-944 / Zapisnik - Ročište za dražbu (3. Zapisnik - 1. javna dražba - L5-2. kat-zkul 50180-blato novo.docx)</vt:lpwstr>
  </prop:property>
  <prop:property fmtid="{D5CDD505-2E9C-101B-9397-08002B2CF9AE}" pid="4" name="CC_coloring">
    <vt:bool>false</vt:bool>
  </prop:property>
  <prop:property fmtid="{D5CDD505-2E9C-101B-9397-08002B2CF9AE}" pid="5" name="BrojStranica">
    <vt:i4>5</vt:i4>
  </prop:property>
</prop:Properties>
</file>